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D5D" w:rsidRPr="001C5BFC" w:rsidRDefault="001C5BFC" w:rsidP="00244B6D">
      <w:pPr>
        <w:pStyle w:val="Heading1"/>
        <w:rPr>
          <w:sz w:val="22"/>
        </w:rPr>
      </w:pPr>
      <w:r w:rsidRPr="001C5BFC">
        <w:rPr>
          <w:sz w:val="22"/>
        </w:rPr>
        <w:t xml:space="preserve"> </w:t>
      </w:r>
      <w:r w:rsidR="00383D5D" w:rsidRPr="001C5BFC">
        <w:rPr>
          <w:sz w:val="22"/>
        </w:rPr>
        <w:t>Student Name: Sarah MacDonald</w:t>
      </w:r>
      <w:r w:rsidR="00383D5D" w:rsidRPr="001C5BFC">
        <w:rPr>
          <w:sz w:val="22"/>
        </w:rPr>
        <w:tab/>
      </w:r>
      <w:r w:rsidR="00383D5D" w:rsidRPr="001C5BFC">
        <w:rPr>
          <w:sz w:val="22"/>
        </w:rPr>
        <w:tab/>
        <w:t>Thematic Instruction</w:t>
      </w:r>
    </w:p>
    <w:p w:rsidR="00383D5D" w:rsidRPr="001C5BFC" w:rsidRDefault="00383D5D" w:rsidP="00244B6D">
      <w:pPr>
        <w:ind w:left="5040" w:firstLine="720"/>
        <w:rPr>
          <w:sz w:val="22"/>
        </w:rPr>
      </w:pPr>
      <w:r w:rsidRPr="001C5BFC">
        <w:rPr>
          <w:sz w:val="22"/>
        </w:rPr>
        <w:t>6-C</w:t>
      </w:r>
    </w:p>
    <w:p w:rsidR="00383D5D" w:rsidRPr="001C5BFC" w:rsidRDefault="00383D5D" w:rsidP="00244B6D">
      <w:pPr>
        <w:ind w:left="5040" w:firstLine="720"/>
      </w:pPr>
    </w:p>
    <w:p w:rsidR="00383D5D" w:rsidRPr="001C5BFC" w:rsidRDefault="00383D5D" w:rsidP="00244B6D">
      <w:pPr>
        <w:jc w:val="center"/>
        <w:rPr>
          <w:b/>
          <w:bCs/>
        </w:rPr>
      </w:pPr>
      <w:r w:rsidRPr="001C5BFC">
        <w:rPr>
          <w:b/>
          <w:bCs/>
        </w:rPr>
        <w:t>Biography/Autobiography Independent Reading:</w:t>
      </w:r>
    </w:p>
    <w:p w:rsidR="00383D5D" w:rsidRPr="001C5BFC" w:rsidRDefault="00383D5D" w:rsidP="00244B6D">
      <w:pPr>
        <w:jc w:val="center"/>
        <w:rPr>
          <w:b/>
          <w:bCs/>
        </w:rPr>
      </w:pPr>
      <w:r w:rsidRPr="001C5BFC">
        <w:rPr>
          <w:b/>
          <w:bCs/>
        </w:rPr>
        <w:t>Project Interview</w:t>
      </w:r>
    </w:p>
    <w:p w:rsidR="00383D5D" w:rsidRPr="001C5BFC" w:rsidRDefault="00383D5D" w:rsidP="00244B6D">
      <w:pPr>
        <w:jc w:val="center"/>
        <w:rPr>
          <w:b/>
          <w:bCs/>
        </w:rPr>
      </w:pPr>
    </w:p>
    <w:p w:rsidR="00383D5D" w:rsidRPr="001C5BFC" w:rsidRDefault="00383D5D" w:rsidP="00244B6D">
      <w:pPr>
        <w:rPr>
          <w:b/>
          <w:i/>
        </w:rPr>
      </w:pPr>
      <w:r w:rsidRPr="001C5BFC">
        <w:rPr>
          <w:b/>
          <w:i/>
        </w:rPr>
        <w:t>Bring your book every day with you to T.I., starting Thursday, May 3, 2012. Thank you.</w:t>
      </w:r>
    </w:p>
    <w:p w:rsidR="00383D5D" w:rsidRPr="001C5BFC" w:rsidRDefault="00383D5D" w:rsidP="00244B6D">
      <w:pPr>
        <w:jc w:val="center"/>
      </w:pPr>
    </w:p>
    <w:p w:rsidR="00383D5D" w:rsidRPr="001C5BFC" w:rsidRDefault="00383D5D" w:rsidP="00244B6D">
      <w:pPr>
        <w:rPr>
          <w:b/>
          <w:szCs w:val="32"/>
        </w:rPr>
      </w:pPr>
      <w:r w:rsidRPr="001C5BFC">
        <w:rPr>
          <w:b/>
          <w:szCs w:val="32"/>
        </w:rPr>
        <w:t>SIGNATURES DUE: Thursday, May 3, 2012</w:t>
      </w:r>
    </w:p>
    <w:p w:rsidR="00383D5D" w:rsidRPr="001C5BFC" w:rsidRDefault="00383D5D" w:rsidP="00244B6D">
      <w:pPr>
        <w:rPr>
          <w:b/>
          <w:szCs w:val="32"/>
        </w:rPr>
      </w:pPr>
      <w:r w:rsidRPr="001C5BFC">
        <w:rPr>
          <w:b/>
          <w:szCs w:val="32"/>
        </w:rPr>
        <w:t>FINAL PROJECT DUE DATE:  Thursday, May 31, 2012</w:t>
      </w:r>
    </w:p>
    <w:p w:rsidR="00383D5D" w:rsidRPr="001C5BFC" w:rsidRDefault="00383D5D" w:rsidP="00244B6D">
      <w:pPr>
        <w:jc w:val="center"/>
        <w:rPr>
          <w:sz w:val="22"/>
        </w:rPr>
      </w:pPr>
    </w:p>
    <w:p w:rsidR="00383D5D" w:rsidRPr="001C5BFC" w:rsidRDefault="00383D5D" w:rsidP="00244B6D">
      <w:pPr>
        <w:pStyle w:val="Heading1"/>
        <w:rPr>
          <w:sz w:val="22"/>
          <w:szCs w:val="26"/>
        </w:rPr>
      </w:pPr>
      <w:r w:rsidRPr="001C5BFC">
        <w:rPr>
          <w:sz w:val="22"/>
          <w:szCs w:val="26"/>
        </w:rPr>
        <w:t>1. _____________________ [Signed after you have read both pages.]</w:t>
      </w:r>
    </w:p>
    <w:p w:rsidR="00383D5D" w:rsidRPr="001C5BFC" w:rsidRDefault="00383D5D" w:rsidP="00244B6D">
      <w:pPr>
        <w:pStyle w:val="Heading1"/>
        <w:rPr>
          <w:b/>
          <w:bCs/>
          <w:sz w:val="22"/>
          <w:szCs w:val="26"/>
        </w:rPr>
      </w:pPr>
      <w:r w:rsidRPr="001C5BFC">
        <w:rPr>
          <w:b/>
          <w:bCs/>
          <w:sz w:val="22"/>
          <w:szCs w:val="26"/>
        </w:rPr>
        <w:t>Student Signature</w:t>
      </w:r>
    </w:p>
    <w:p w:rsidR="00383D5D" w:rsidRPr="001C5BFC" w:rsidRDefault="00383D5D" w:rsidP="00244B6D">
      <w:pPr>
        <w:rPr>
          <w:sz w:val="22"/>
          <w:szCs w:val="26"/>
        </w:rPr>
      </w:pPr>
    </w:p>
    <w:p w:rsidR="00383D5D" w:rsidRPr="001C5BFC" w:rsidRDefault="00383D5D" w:rsidP="00244B6D">
      <w:pPr>
        <w:rPr>
          <w:sz w:val="22"/>
          <w:szCs w:val="26"/>
        </w:rPr>
      </w:pPr>
      <w:r w:rsidRPr="001C5BFC">
        <w:rPr>
          <w:sz w:val="22"/>
          <w:szCs w:val="26"/>
        </w:rPr>
        <w:t>2. _____________________ [Signed after par</w:t>
      </w:r>
      <w:proofErr w:type="gramStart"/>
      <w:r w:rsidRPr="001C5BFC">
        <w:rPr>
          <w:sz w:val="22"/>
          <w:szCs w:val="26"/>
        </w:rPr>
        <w:t>./</w:t>
      </w:r>
      <w:proofErr w:type="gramEnd"/>
      <w:r w:rsidRPr="001C5BFC">
        <w:rPr>
          <w:sz w:val="22"/>
          <w:szCs w:val="26"/>
        </w:rPr>
        <w:t>guard has read two pages.]</w:t>
      </w:r>
    </w:p>
    <w:p w:rsidR="00383D5D" w:rsidRPr="001C5BFC" w:rsidRDefault="00383D5D" w:rsidP="00244B6D">
      <w:pPr>
        <w:pStyle w:val="Heading2"/>
        <w:rPr>
          <w:sz w:val="22"/>
          <w:szCs w:val="26"/>
        </w:rPr>
      </w:pPr>
      <w:r w:rsidRPr="001C5BFC">
        <w:rPr>
          <w:sz w:val="22"/>
          <w:szCs w:val="26"/>
        </w:rPr>
        <w:t>Parent/Guardian Signature</w:t>
      </w:r>
    </w:p>
    <w:p w:rsidR="00383D5D" w:rsidRPr="001C5BFC" w:rsidRDefault="00383D5D" w:rsidP="00244B6D">
      <w:pPr>
        <w:rPr>
          <w:sz w:val="22"/>
          <w:szCs w:val="26"/>
        </w:rPr>
      </w:pPr>
    </w:p>
    <w:p w:rsidR="00383D5D" w:rsidRPr="001C5BFC" w:rsidRDefault="00383D5D" w:rsidP="00244B6D">
      <w:pPr>
        <w:rPr>
          <w:sz w:val="22"/>
          <w:szCs w:val="26"/>
        </w:rPr>
      </w:pPr>
      <w:r w:rsidRPr="001C5BFC">
        <w:rPr>
          <w:sz w:val="22"/>
          <w:szCs w:val="26"/>
        </w:rPr>
        <w:t xml:space="preserve">3. </w:t>
      </w:r>
      <w:proofErr w:type="spellStart"/>
      <w:r w:rsidRPr="001C5BFC">
        <w:rPr>
          <w:b/>
          <w:bCs/>
          <w:sz w:val="22"/>
          <w:szCs w:val="26"/>
        </w:rPr>
        <w:t>Titleof</w:t>
      </w:r>
      <w:proofErr w:type="spellEnd"/>
      <w:r w:rsidRPr="001C5BFC">
        <w:rPr>
          <w:b/>
          <w:bCs/>
          <w:sz w:val="22"/>
          <w:szCs w:val="26"/>
        </w:rPr>
        <w:t xml:space="preserve"> Biography or Autobiography</w:t>
      </w:r>
      <w:r w:rsidRPr="001C5BFC">
        <w:rPr>
          <w:sz w:val="22"/>
          <w:szCs w:val="26"/>
        </w:rPr>
        <w:t>: ___________________________</w:t>
      </w:r>
    </w:p>
    <w:p w:rsidR="00383D5D" w:rsidRPr="001C5BFC" w:rsidRDefault="00383D5D" w:rsidP="00244B6D">
      <w:pPr>
        <w:rPr>
          <w:sz w:val="22"/>
          <w:szCs w:val="26"/>
        </w:rPr>
      </w:pPr>
    </w:p>
    <w:p w:rsidR="00383D5D" w:rsidRPr="001C5BFC" w:rsidRDefault="00383D5D" w:rsidP="00244B6D">
      <w:pPr>
        <w:rPr>
          <w:sz w:val="22"/>
          <w:szCs w:val="26"/>
        </w:rPr>
      </w:pPr>
      <w:r w:rsidRPr="001C5BFC">
        <w:rPr>
          <w:sz w:val="22"/>
          <w:szCs w:val="26"/>
        </w:rPr>
        <w:t xml:space="preserve">4. </w:t>
      </w:r>
      <w:proofErr w:type="spellStart"/>
      <w:r w:rsidRPr="001C5BFC">
        <w:rPr>
          <w:b/>
          <w:bCs/>
          <w:sz w:val="22"/>
          <w:szCs w:val="26"/>
        </w:rPr>
        <w:t>Author’sName</w:t>
      </w:r>
      <w:proofErr w:type="spellEnd"/>
      <w:r w:rsidRPr="001C5BFC">
        <w:rPr>
          <w:sz w:val="22"/>
          <w:szCs w:val="26"/>
        </w:rPr>
        <w:t>: _____________________________________________</w:t>
      </w:r>
    </w:p>
    <w:p w:rsidR="00383D5D" w:rsidRPr="001C5BFC" w:rsidRDefault="00383D5D" w:rsidP="00244B6D">
      <w:pPr>
        <w:rPr>
          <w:sz w:val="22"/>
          <w:szCs w:val="26"/>
        </w:rPr>
      </w:pPr>
    </w:p>
    <w:p w:rsidR="00383D5D" w:rsidRPr="001C5BFC" w:rsidRDefault="00383D5D" w:rsidP="00244B6D">
      <w:pPr>
        <w:rPr>
          <w:sz w:val="22"/>
          <w:szCs w:val="26"/>
        </w:rPr>
      </w:pPr>
      <w:r w:rsidRPr="001C5BFC">
        <w:rPr>
          <w:sz w:val="22"/>
          <w:szCs w:val="26"/>
        </w:rPr>
        <w:t xml:space="preserve">5. </w:t>
      </w:r>
      <w:r w:rsidRPr="001C5BFC">
        <w:rPr>
          <w:b/>
          <w:bCs/>
          <w:sz w:val="22"/>
          <w:szCs w:val="26"/>
        </w:rPr>
        <w:t xml:space="preserve">Number </w:t>
      </w:r>
      <w:proofErr w:type="spellStart"/>
      <w:r w:rsidRPr="001C5BFC">
        <w:rPr>
          <w:b/>
          <w:bCs/>
          <w:sz w:val="22"/>
          <w:szCs w:val="26"/>
        </w:rPr>
        <w:t>ofTotalPagesin</w:t>
      </w:r>
      <w:proofErr w:type="spellEnd"/>
      <w:r w:rsidRPr="001C5BFC">
        <w:rPr>
          <w:b/>
          <w:bCs/>
          <w:sz w:val="22"/>
          <w:szCs w:val="26"/>
        </w:rPr>
        <w:t xml:space="preserve"> the Book</w:t>
      </w:r>
      <w:proofErr w:type="gramStart"/>
      <w:r w:rsidRPr="001C5BFC">
        <w:rPr>
          <w:sz w:val="22"/>
          <w:szCs w:val="26"/>
        </w:rPr>
        <w:t>:_</w:t>
      </w:r>
      <w:proofErr w:type="gramEnd"/>
      <w:r w:rsidRPr="001C5BFC">
        <w:rPr>
          <w:sz w:val="22"/>
          <w:szCs w:val="26"/>
        </w:rPr>
        <w:t>___________</w:t>
      </w:r>
    </w:p>
    <w:p w:rsidR="00383D5D" w:rsidRPr="001C5BFC" w:rsidRDefault="00383D5D" w:rsidP="00244B6D">
      <w:pPr>
        <w:rPr>
          <w:sz w:val="22"/>
          <w:szCs w:val="26"/>
        </w:rPr>
      </w:pPr>
    </w:p>
    <w:p w:rsidR="00383D5D" w:rsidRPr="001C5BFC" w:rsidRDefault="00383D5D" w:rsidP="00244B6D">
      <w:pPr>
        <w:rPr>
          <w:sz w:val="22"/>
          <w:szCs w:val="26"/>
        </w:rPr>
      </w:pPr>
      <w:r w:rsidRPr="001C5BFC">
        <w:rPr>
          <w:sz w:val="22"/>
          <w:szCs w:val="26"/>
        </w:rPr>
        <w:t xml:space="preserve">6. </w:t>
      </w:r>
      <w:r w:rsidRPr="001C5BFC">
        <w:rPr>
          <w:b/>
          <w:bCs/>
          <w:sz w:val="22"/>
          <w:szCs w:val="26"/>
        </w:rPr>
        <w:t>Page Number You Are “Up to” as of 5/2/12</w:t>
      </w:r>
      <w:r w:rsidRPr="001C5BFC">
        <w:rPr>
          <w:sz w:val="22"/>
          <w:szCs w:val="26"/>
        </w:rPr>
        <w:t xml:space="preserve">: ____________ </w:t>
      </w:r>
      <w:r w:rsidRPr="001C5BFC">
        <w:rPr>
          <w:i/>
          <w:iCs/>
          <w:sz w:val="22"/>
          <w:szCs w:val="26"/>
        </w:rPr>
        <w:t>OR</w:t>
      </w:r>
    </w:p>
    <w:p w:rsidR="00383D5D" w:rsidRPr="001C5BFC" w:rsidRDefault="00383D5D" w:rsidP="00244B6D">
      <w:pPr>
        <w:rPr>
          <w:sz w:val="22"/>
          <w:szCs w:val="26"/>
        </w:rPr>
      </w:pPr>
    </w:p>
    <w:p w:rsidR="00383D5D" w:rsidRPr="001C5BFC" w:rsidRDefault="00383D5D" w:rsidP="00244B6D">
      <w:pPr>
        <w:rPr>
          <w:sz w:val="22"/>
          <w:szCs w:val="26"/>
        </w:rPr>
      </w:pPr>
      <w:r w:rsidRPr="001C5BFC">
        <w:rPr>
          <w:sz w:val="22"/>
          <w:szCs w:val="26"/>
        </w:rPr>
        <w:t xml:space="preserve">7. </w:t>
      </w:r>
      <w:r w:rsidRPr="001C5BFC">
        <w:rPr>
          <w:b/>
          <w:bCs/>
          <w:sz w:val="22"/>
          <w:szCs w:val="26"/>
        </w:rPr>
        <w:t>I have finished the book</w:t>
      </w:r>
      <w:r w:rsidRPr="001C5BFC">
        <w:rPr>
          <w:sz w:val="22"/>
          <w:szCs w:val="26"/>
        </w:rPr>
        <w:t>. [</w:t>
      </w:r>
      <w:r w:rsidRPr="001C5BFC">
        <w:rPr>
          <w:i/>
          <w:iCs/>
          <w:sz w:val="22"/>
          <w:szCs w:val="26"/>
        </w:rPr>
        <w:t>Circle the sentence at left if it is true</w:t>
      </w:r>
      <w:r w:rsidRPr="001C5BFC">
        <w:rPr>
          <w:sz w:val="22"/>
          <w:szCs w:val="26"/>
        </w:rPr>
        <w:t>.]</w:t>
      </w:r>
    </w:p>
    <w:p w:rsidR="00383D5D" w:rsidRPr="001C5BFC" w:rsidRDefault="00383D5D" w:rsidP="00244B6D">
      <w:pPr>
        <w:rPr>
          <w:sz w:val="22"/>
          <w:szCs w:val="26"/>
        </w:rPr>
      </w:pPr>
      <w:r w:rsidRPr="001C5BFC">
        <w:rPr>
          <w:sz w:val="22"/>
          <w:szCs w:val="26"/>
        </w:rPr>
        <w:t>8</w:t>
      </w:r>
      <w:r w:rsidRPr="001C5BFC">
        <w:rPr>
          <w:b/>
          <w:bCs/>
          <w:sz w:val="22"/>
          <w:szCs w:val="26"/>
        </w:rPr>
        <w:t>. Format and Style</w:t>
      </w:r>
    </w:p>
    <w:p w:rsidR="00383D5D" w:rsidRPr="001C5BFC" w:rsidRDefault="00383D5D" w:rsidP="00244B6D">
      <w:pPr>
        <w:pStyle w:val="Heading3"/>
        <w:rPr>
          <w:sz w:val="22"/>
          <w:szCs w:val="26"/>
        </w:rPr>
      </w:pPr>
      <w:r w:rsidRPr="001C5BFC">
        <w:rPr>
          <w:sz w:val="22"/>
          <w:szCs w:val="26"/>
        </w:rPr>
        <w:t xml:space="preserve"> I understand that …</w:t>
      </w:r>
    </w:p>
    <w:p w:rsidR="00383D5D" w:rsidRPr="001C5BFC" w:rsidRDefault="00383D5D" w:rsidP="00244B6D">
      <w:pPr>
        <w:numPr>
          <w:ilvl w:val="0"/>
          <w:numId w:val="1"/>
        </w:numPr>
        <w:rPr>
          <w:sz w:val="22"/>
          <w:szCs w:val="26"/>
        </w:rPr>
      </w:pPr>
      <w:r w:rsidRPr="001C5BFC">
        <w:rPr>
          <w:sz w:val="22"/>
          <w:szCs w:val="26"/>
        </w:rPr>
        <w:t>I can use the attached organizer/questions template to take notes.</w:t>
      </w:r>
    </w:p>
    <w:p w:rsidR="00383D5D" w:rsidRPr="001C5BFC" w:rsidRDefault="00383D5D" w:rsidP="00244B6D">
      <w:pPr>
        <w:numPr>
          <w:ilvl w:val="0"/>
          <w:numId w:val="1"/>
        </w:numPr>
        <w:rPr>
          <w:sz w:val="22"/>
          <w:szCs w:val="26"/>
        </w:rPr>
      </w:pPr>
      <w:r w:rsidRPr="001C5BFC">
        <w:rPr>
          <w:sz w:val="22"/>
          <w:szCs w:val="26"/>
        </w:rPr>
        <w:t xml:space="preserve">I understand that I will answer the questions and </w:t>
      </w:r>
      <w:r w:rsidRPr="001C5BFC">
        <w:rPr>
          <w:sz w:val="22"/>
          <w:szCs w:val="26"/>
          <w:u w:val="single"/>
        </w:rPr>
        <w:t>I will write follow-up questions</w:t>
      </w:r>
      <w:r w:rsidRPr="001C5BFC">
        <w:rPr>
          <w:sz w:val="22"/>
          <w:szCs w:val="26"/>
        </w:rPr>
        <w:t>, as indicated, and answer those questions.</w:t>
      </w:r>
    </w:p>
    <w:p w:rsidR="00383D5D" w:rsidRPr="001C5BFC" w:rsidRDefault="00383D5D" w:rsidP="00244B6D">
      <w:pPr>
        <w:numPr>
          <w:ilvl w:val="0"/>
          <w:numId w:val="1"/>
        </w:numPr>
        <w:rPr>
          <w:sz w:val="22"/>
          <w:szCs w:val="26"/>
        </w:rPr>
      </w:pPr>
      <w:r w:rsidRPr="001C5BFC">
        <w:rPr>
          <w:sz w:val="22"/>
          <w:szCs w:val="26"/>
        </w:rPr>
        <w:t>A follow-up question is defined as a question that “probes” an issue or fact or comment that was just mentioned by the interviewee subject.</w:t>
      </w:r>
    </w:p>
    <w:p w:rsidR="00383D5D" w:rsidRPr="001C5BFC" w:rsidRDefault="00383D5D" w:rsidP="00244B6D">
      <w:pPr>
        <w:numPr>
          <w:ilvl w:val="0"/>
          <w:numId w:val="1"/>
        </w:numPr>
        <w:rPr>
          <w:sz w:val="22"/>
          <w:szCs w:val="26"/>
        </w:rPr>
      </w:pPr>
      <w:r w:rsidRPr="001C5BFC">
        <w:rPr>
          <w:sz w:val="22"/>
          <w:szCs w:val="26"/>
        </w:rPr>
        <w:t>The information in the interview will be based on facts and information in the biography or autobiography, and in additional sources.</w:t>
      </w:r>
    </w:p>
    <w:p w:rsidR="00383D5D" w:rsidRPr="001C5BFC" w:rsidRDefault="00383D5D" w:rsidP="00244B6D">
      <w:pPr>
        <w:numPr>
          <w:ilvl w:val="0"/>
          <w:numId w:val="1"/>
        </w:numPr>
        <w:rPr>
          <w:sz w:val="22"/>
          <w:szCs w:val="26"/>
        </w:rPr>
      </w:pPr>
      <w:r w:rsidRPr="001C5BFC">
        <w:rPr>
          <w:sz w:val="22"/>
          <w:szCs w:val="26"/>
        </w:rPr>
        <w:t>I must follow the style set forth in the attached organizer template.</w:t>
      </w:r>
    </w:p>
    <w:p w:rsidR="00383D5D" w:rsidRPr="001C5BFC" w:rsidRDefault="00383D5D" w:rsidP="00244B6D">
      <w:pPr>
        <w:numPr>
          <w:ilvl w:val="0"/>
          <w:numId w:val="1"/>
        </w:numPr>
        <w:rPr>
          <w:sz w:val="22"/>
          <w:szCs w:val="26"/>
        </w:rPr>
      </w:pPr>
      <w:r w:rsidRPr="001C5BFC">
        <w:rPr>
          <w:sz w:val="22"/>
          <w:szCs w:val="26"/>
        </w:rPr>
        <w:t>An electronic copy of the fill-in-the-blank interview will be available via e-mail to students and on Mr. Baskin’s Humanities Digital Classroom wiki. Or students may get a copy saved to a memory stick.</w:t>
      </w:r>
    </w:p>
    <w:p w:rsidR="00383D5D" w:rsidRPr="001C5BFC" w:rsidRDefault="00383D5D" w:rsidP="00244B6D">
      <w:pPr>
        <w:numPr>
          <w:ilvl w:val="0"/>
          <w:numId w:val="1"/>
        </w:numPr>
        <w:rPr>
          <w:sz w:val="22"/>
          <w:szCs w:val="26"/>
        </w:rPr>
      </w:pPr>
      <w:r w:rsidRPr="001C5BFC">
        <w:rPr>
          <w:sz w:val="22"/>
          <w:szCs w:val="26"/>
        </w:rPr>
        <w:t>The project may be either typed and printed out with a computer printer or neatly handwritten in pen.</w:t>
      </w:r>
    </w:p>
    <w:p w:rsidR="00383D5D" w:rsidRPr="001C5BFC" w:rsidRDefault="00383D5D" w:rsidP="00244B6D">
      <w:pPr>
        <w:ind w:left="360"/>
        <w:rPr>
          <w:sz w:val="22"/>
        </w:rPr>
      </w:pPr>
    </w:p>
    <w:p w:rsidR="00383D5D" w:rsidRPr="001C5BFC" w:rsidRDefault="00383D5D" w:rsidP="00244B6D">
      <w:pPr>
        <w:rPr>
          <w:b/>
          <w:bCs/>
          <w:sz w:val="22"/>
        </w:rPr>
      </w:pPr>
      <w:r w:rsidRPr="001C5BFC">
        <w:rPr>
          <w:b/>
          <w:bCs/>
          <w:sz w:val="22"/>
        </w:rPr>
        <w:t>Name: Sarah MacDonald</w:t>
      </w:r>
      <w:r w:rsidRPr="001C5BFC">
        <w:rPr>
          <w:b/>
          <w:bCs/>
          <w:sz w:val="22"/>
        </w:rPr>
        <w:tab/>
      </w:r>
      <w:r w:rsidRPr="001C5BFC">
        <w:rPr>
          <w:b/>
          <w:bCs/>
          <w:sz w:val="22"/>
        </w:rPr>
        <w:tab/>
        <w:t>Thematic Instruction</w:t>
      </w:r>
    </w:p>
    <w:p w:rsidR="00383D5D" w:rsidRPr="001C5BFC" w:rsidRDefault="00383D5D" w:rsidP="00244B6D">
      <w:pPr>
        <w:rPr>
          <w:b/>
          <w:bCs/>
          <w:sz w:val="22"/>
        </w:rPr>
      </w:pPr>
    </w:p>
    <w:p w:rsidR="00383D5D" w:rsidRPr="001C5BFC" w:rsidRDefault="00383D5D" w:rsidP="00244B6D">
      <w:pPr>
        <w:rPr>
          <w:b/>
          <w:bCs/>
          <w:sz w:val="22"/>
        </w:rPr>
      </w:pPr>
      <w:r w:rsidRPr="001C5BFC">
        <w:rPr>
          <w:b/>
          <w:bCs/>
          <w:sz w:val="22"/>
        </w:rPr>
        <w:t>Date: May 3, 2012</w:t>
      </w:r>
      <w:r w:rsidRPr="001C5BFC">
        <w:rPr>
          <w:b/>
          <w:bCs/>
          <w:sz w:val="22"/>
        </w:rPr>
        <w:tab/>
      </w:r>
      <w:r w:rsidRPr="001C5BFC">
        <w:rPr>
          <w:b/>
          <w:bCs/>
          <w:sz w:val="22"/>
        </w:rPr>
        <w:tab/>
        <w:t>6-C</w:t>
      </w:r>
    </w:p>
    <w:p w:rsidR="00383D5D" w:rsidRPr="001C5BFC" w:rsidRDefault="00383D5D" w:rsidP="00244B6D">
      <w:pPr>
        <w:rPr>
          <w:b/>
          <w:bCs/>
          <w:sz w:val="22"/>
        </w:rPr>
      </w:pPr>
    </w:p>
    <w:p w:rsidR="00383D5D" w:rsidRPr="001C5BFC" w:rsidRDefault="00383D5D" w:rsidP="00244B6D">
      <w:pPr>
        <w:pStyle w:val="Heading4"/>
        <w:rPr>
          <w:i/>
          <w:iCs/>
          <w:sz w:val="28"/>
        </w:rPr>
      </w:pPr>
      <w:r w:rsidRPr="001C5BFC">
        <w:rPr>
          <w:i/>
          <w:iCs/>
          <w:sz w:val="28"/>
        </w:rPr>
        <w:t>Project Interview</w:t>
      </w:r>
    </w:p>
    <w:p w:rsidR="00383D5D" w:rsidRPr="001C5BFC" w:rsidRDefault="00383D5D" w:rsidP="00244B6D">
      <w:pPr>
        <w:rPr>
          <w:b/>
          <w:bCs/>
          <w:sz w:val="22"/>
        </w:rPr>
      </w:pPr>
    </w:p>
    <w:p w:rsidR="00383D5D" w:rsidRPr="001C5BFC" w:rsidRDefault="00383D5D" w:rsidP="00244B6D">
      <w:pPr>
        <w:rPr>
          <w:b/>
          <w:bCs/>
          <w:sz w:val="22"/>
        </w:rPr>
      </w:pPr>
      <w:r w:rsidRPr="001C5BFC">
        <w:rPr>
          <w:b/>
          <w:bCs/>
          <w:sz w:val="22"/>
        </w:rPr>
        <w:t>Subject’s [Person’s] Full Name: Theodor Seuss Geisel</w:t>
      </w:r>
    </w:p>
    <w:p w:rsidR="00383D5D" w:rsidRPr="001C5BFC" w:rsidRDefault="00383D5D" w:rsidP="00244B6D">
      <w:pPr>
        <w:rPr>
          <w:b/>
          <w:bCs/>
          <w:sz w:val="22"/>
        </w:rPr>
      </w:pPr>
    </w:p>
    <w:p w:rsidR="00383D5D" w:rsidRPr="001C5BFC" w:rsidRDefault="00383D5D" w:rsidP="00244B6D">
      <w:pPr>
        <w:rPr>
          <w:b/>
          <w:bCs/>
          <w:sz w:val="22"/>
          <w:u w:val="single"/>
        </w:rPr>
      </w:pPr>
      <w:r w:rsidRPr="001C5BFC">
        <w:rPr>
          <w:b/>
          <w:bCs/>
          <w:sz w:val="22"/>
        </w:rPr>
        <w:t xml:space="preserve">Full Title of Autobiography or Biography (Underlined): </w:t>
      </w:r>
      <w:r w:rsidRPr="001C5BFC">
        <w:rPr>
          <w:b/>
          <w:bCs/>
          <w:sz w:val="22"/>
          <w:u w:val="single"/>
        </w:rPr>
        <w:t>Dr. Seuss Best-Loved Author</w:t>
      </w:r>
    </w:p>
    <w:p w:rsidR="00383D5D" w:rsidRPr="001C5BFC" w:rsidRDefault="00383D5D" w:rsidP="00244B6D">
      <w:pPr>
        <w:rPr>
          <w:b/>
          <w:bCs/>
          <w:sz w:val="22"/>
        </w:rPr>
      </w:pPr>
    </w:p>
    <w:p w:rsidR="00383D5D" w:rsidRPr="001C5BFC" w:rsidRDefault="00383D5D" w:rsidP="00244B6D">
      <w:pPr>
        <w:rPr>
          <w:b/>
          <w:bCs/>
          <w:sz w:val="22"/>
        </w:rPr>
      </w:pPr>
      <w:proofErr w:type="gramStart"/>
      <w:r w:rsidRPr="001C5BFC">
        <w:rPr>
          <w:b/>
          <w:bCs/>
          <w:sz w:val="22"/>
        </w:rPr>
        <w:t>Title(s) of Secondary Sources [If internet source, list the title of the site AND provide the exact URL internet address.]</w:t>
      </w:r>
      <w:proofErr w:type="gramEnd"/>
      <w:r w:rsidRPr="001C5BFC">
        <w:rPr>
          <w:b/>
          <w:bCs/>
          <w:sz w:val="22"/>
        </w:rPr>
        <w:t>http://www.catinthehat.org/history.htm</w:t>
      </w:r>
    </w:p>
    <w:p w:rsidR="00383D5D" w:rsidRPr="001C5BFC" w:rsidRDefault="00383D5D" w:rsidP="00244B6D">
      <w:pPr>
        <w:rPr>
          <w:b/>
          <w:bCs/>
          <w:sz w:val="22"/>
        </w:rPr>
      </w:pPr>
    </w:p>
    <w:p w:rsidR="00383D5D" w:rsidRPr="001C5BFC" w:rsidRDefault="00383D5D" w:rsidP="004906CC">
      <w:pPr>
        <w:rPr>
          <w:b/>
          <w:bCs/>
          <w:sz w:val="22"/>
        </w:rPr>
      </w:pPr>
      <w:r w:rsidRPr="001C5BFC">
        <w:rPr>
          <w:b/>
          <w:bCs/>
          <w:sz w:val="22"/>
        </w:rPr>
        <w:t xml:space="preserve">Author’s Name: </w:t>
      </w:r>
      <w:proofErr w:type="spellStart"/>
      <w:r w:rsidRPr="001C5BFC">
        <w:rPr>
          <w:b/>
          <w:bCs/>
          <w:sz w:val="22"/>
        </w:rPr>
        <w:t>Carin</w:t>
      </w:r>
      <w:proofErr w:type="spellEnd"/>
      <w:r w:rsidRPr="001C5BFC">
        <w:rPr>
          <w:b/>
          <w:bCs/>
          <w:sz w:val="22"/>
        </w:rPr>
        <w:t xml:space="preserve"> T Ford</w:t>
      </w:r>
    </w:p>
    <w:p w:rsidR="00383D5D" w:rsidRPr="001C5BFC" w:rsidRDefault="00383D5D" w:rsidP="00244B6D">
      <w:pPr>
        <w:rPr>
          <w:b/>
          <w:bCs/>
          <w:sz w:val="22"/>
        </w:rPr>
      </w:pPr>
    </w:p>
    <w:p w:rsidR="00383D5D" w:rsidRPr="001C5BFC" w:rsidRDefault="00383D5D" w:rsidP="00244B6D">
      <w:pPr>
        <w:jc w:val="center"/>
        <w:rPr>
          <w:b/>
          <w:bCs/>
          <w:sz w:val="28"/>
        </w:rPr>
      </w:pPr>
      <w:r w:rsidRPr="001C5BFC">
        <w:rPr>
          <w:b/>
          <w:bCs/>
          <w:sz w:val="28"/>
        </w:rPr>
        <w:t>Transcript of Interview</w:t>
      </w:r>
    </w:p>
    <w:p w:rsidR="00383D5D" w:rsidRPr="001C5BFC" w:rsidRDefault="00383D5D" w:rsidP="00244B6D">
      <w:pPr>
        <w:jc w:val="center"/>
        <w:rPr>
          <w:b/>
          <w:bCs/>
          <w:sz w:val="22"/>
        </w:rPr>
      </w:pPr>
      <w:r w:rsidRPr="001C5BFC">
        <w:rPr>
          <w:b/>
          <w:bCs/>
          <w:sz w:val="22"/>
        </w:rPr>
        <w:t>[Word-for-word print record of conversation or interview;</w:t>
      </w:r>
    </w:p>
    <w:p w:rsidR="00383D5D" w:rsidRPr="001C5BFC" w:rsidRDefault="00383D5D" w:rsidP="00244B6D">
      <w:pPr>
        <w:jc w:val="center"/>
        <w:rPr>
          <w:b/>
          <w:bCs/>
          <w:sz w:val="22"/>
        </w:rPr>
      </w:pPr>
      <w:r w:rsidRPr="001C5BFC">
        <w:rPr>
          <w:b/>
          <w:bCs/>
          <w:sz w:val="22"/>
        </w:rPr>
        <w:t>DELETE LINES IF YOU WILL DO THIS ON COMPUTER, WHICH IS PREFERRED BY YOUR TEACHER.]</w:t>
      </w:r>
    </w:p>
    <w:p w:rsidR="00383D5D" w:rsidRPr="001C5BFC" w:rsidRDefault="00383D5D" w:rsidP="00244B6D">
      <w:pPr>
        <w:rPr>
          <w:b/>
          <w:bCs/>
          <w:sz w:val="22"/>
        </w:rPr>
      </w:pPr>
    </w:p>
    <w:p w:rsidR="00383D5D" w:rsidRPr="003D46A9" w:rsidRDefault="00383D5D" w:rsidP="00244B6D">
      <w:pPr>
        <w:rPr>
          <w:b/>
          <w:bCs/>
          <w:sz w:val="28"/>
          <w:szCs w:val="28"/>
        </w:rPr>
      </w:pPr>
      <w:r w:rsidRPr="003D46A9">
        <w:rPr>
          <w:b/>
          <w:bCs/>
          <w:sz w:val="28"/>
          <w:szCs w:val="28"/>
        </w:rPr>
        <w:t>Q: What is your name?</w:t>
      </w:r>
    </w:p>
    <w:p w:rsidR="00383D5D" w:rsidRPr="003D46A9" w:rsidRDefault="00383D5D" w:rsidP="00244B6D">
      <w:pPr>
        <w:rPr>
          <w:sz w:val="28"/>
          <w:szCs w:val="28"/>
        </w:rPr>
      </w:pPr>
      <w:r w:rsidRPr="003D46A9">
        <w:rPr>
          <w:sz w:val="28"/>
          <w:szCs w:val="28"/>
        </w:rPr>
        <w:t xml:space="preserve">My name is Theodor Seuss Geisel also known as Dr. Seuss </w:t>
      </w:r>
    </w:p>
    <w:p w:rsidR="00383D5D" w:rsidRPr="003D46A9" w:rsidRDefault="00383D5D" w:rsidP="00CD220D">
      <w:pPr>
        <w:rPr>
          <w:sz w:val="28"/>
          <w:szCs w:val="28"/>
        </w:rPr>
      </w:pP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Q: When were you born, and where? If you are no longer alive, when and where did you die?  What are the circumstances of your death?</w:t>
      </w:r>
    </w:p>
    <w:p w:rsidR="00383D5D" w:rsidRPr="003D46A9" w:rsidRDefault="00383D5D" w:rsidP="00244B6D">
      <w:pPr>
        <w:rPr>
          <w:b/>
          <w:bCs/>
          <w:sz w:val="28"/>
          <w:szCs w:val="28"/>
        </w:rPr>
      </w:pPr>
    </w:p>
    <w:p w:rsidR="00383D5D" w:rsidRPr="003D46A9" w:rsidRDefault="00383D5D" w:rsidP="00244B6D">
      <w:pPr>
        <w:rPr>
          <w:sz w:val="28"/>
          <w:szCs w:val="28"/>
        </w:rPr>
      </w:pPr>
      <w:r w:rsidRPr="003D46A9">
        <w:rPr>
          <w:sz w:val="28"/>
          <w:szCs w:val="28"/>
        </w:rPr>
        <w:t xml:space="preserve">A: I was born March 2, 1904 in Springfield, Massachusetts. I died at the age 87 on September 24, 1991. The circumstance of my death is because I died of old age besides that I had been smoking for quite a while. </w:t>
      </w:r>
    </w:p>
    <w:p w:rsidR="00383D5D" w:rsidRPr="003D46A9" w:rsidRDefault="00383D5D" w:rsidP="00244B6D">
      <w:pPr>
        <w:rPr>
          <w:sz w:val="28"/>
          <w:szCs w:val="28"/>
        </w:rPr>
      </w:pPr>
    </w:p>
    <w:p w:rsidR="00383D5D" w:rsidRPr="003D46A9" w:rsidRDefault="00383D5D" w:rsidP="00244B6D">
      <w:pPr>
        <w:rPr>
          <w:b/>
          <w:bCs/>
          <w:sz w:val="28"/>
          <w:szCs w:val="28"/>
        </w:rPr>
      </w:pPr>
      <w:r w:rsidRPr="003D46A9">
        <w:rPr>
          <w:b/>
          <w:bCs/>
          <w:sz w:val="28"/>
          <w:szCs w:val="28"/>
        </w:rPr>
        <w:t xml:space="preserve">Q: Do you know anything significant about the life of your ancestors or your own parents? </w:t>
      </w:r>
    </w:p>
    <w:p w:rsidR="00383D5D" w:rsidRPr="003D46A9" w:rsidRDefault="00383D5D" w:rsidP="00D84785">
      <w:pPr>
        <w:rPr>
          <w:b/>
          <w:bCs/>
          <w:sz w:val="28"/>
          <w:szCs w:val="28"/>
        </w:rPr>
      </w:pPr>
      <w:r w:rsidRPr="003D46A9">
        <w:rPr>
          <w:sz w:val="28"/>
          <w:szCs w:val="28"/>
        </w:rPr>
        <w:t xml:space="preserve">My Parents names were Theodor and Henrietta. My grandfather had sailed to America from Germany in the 1860s in America my grandfather ran a brewery, where alcoholic drinks were made it was called </w:t>
      </w:r>
      <w:proofErr w:type="spellStart"/>
      <w:r w:rsidRPr="003D46A9">
        <w:rPr>
          <w:sz w:val="28"/>
          <w:szCs w:val="28"/>
        </w:rPr>
        <w:t>Kalmbach</w:t>
      </w:r>
      <w:proofErr w:type="spellEnd"/>
      <w:r w:rsidRPr="003D46A9">
        <w:rPr>
          <w:sz w:val="28"/>
          <w:szCs w:val="28"/>
        </w:rPr>
        <w:t xml:space="preserve"> and Geisel but was referred as </w:t>
      </w:r>
      <w:r w:rsidRPr="003D46A9">
        <w:rPr>
          <w:sz w:val="28"/>
          <w:szCs w:val="28"/>
          <w:u w:val="single"/>
        </w:rPr>
        <w:t xml:space="preserve">Come Back and Guzzle. </w:t>
      </w:r>
      <w:r w:rsidRPr="003D46A9">
        <w:rPr>
          <w:sz w:val="28"/>
          <w:szCs w:val="28"/>
        </w:rPr>
        <w:t xml:space="preserve">My grandfather on my mother’s side of the family had </w:t>
      </w:r>
      <w:proofErr w:type="gramStart"/>
      <w:r w:rsidRPr="003D46A9">
        <w:rPr>
          <w:sz w:val="28"/>
          <w:szCs w:val="28"/>
        </w:rPr>
        <w:t>immigrated</w:t>
      </w:r>
      <w:proofErr w:type="gramEnd"/>
      <w:r w:rsidRPr="003D46A9">
        <w:rPr>
          <w:sz w:val="28"/>
          <w:szCs w:val="28"/>
        </w:rPr>
        <w:t xml:space="preserve"> from southern Germany. They ran a bakery in Springfield and my mother worked </w:t>
      </w:r>
      <w:r w:rsidR="00D059A0" w:rsidRPr="003D46A9">
        <w:rPr>
          <w:sz w:val="28"/>
          <w:szCs w:val="28"/>
        </w:rPr>
        <w:t>there</w:t>
      </w:r>
      <w:r w:rsidRPr="003D46A9">
        <w:rPr>
          <w:sz w:val="28"/>
          <w:szCs w:val="28"/>
        </w:rPr>
        <w:t>.</w:t>
      </w:r>
    </w:p>
    <w:p w:rsidR="00383D5D" w:rsidRPr="003D46A9" w:rsidRDefault="00383D5D" w:rsidP="00244B6D">
      <w:pPr>
        <w:rPr>
          <w:b/>
          <w:bCs/>
          <w:sz w:val="28"/>
          <w:szCs w:val="28"/>
          <w:u w:val="single"/>
        </w:rPr>
      </w:pP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Q: What can you tell us about your childhood? Where did you grow up, and what was your childhood like?</w:t>
      </w:r>
    </w:p>
    <w:p w:rsidR="00383D5D" w:rsidRPr="003D46A9" w:rsidRDefault="00383D5D" w:rsidP="00244B6D">
      <w:pPr>
        <w:rPr>
          <w:b/>
          <w:bCs/>
          <w:sz w:val="28"/>
          <w:szCs w:val="28"/>
        </w:rPr>
      </w:pPr>
    </w:p>
    <w:p w:rsidR="00383D5D" w:rsidRPr="003D46A9" w:rsidRDefault="00383D5D" w:rsidP="00EF4AF7">
      <w:pPr>
        <w:rPr>
          <w:sz w:val="28"/>
          <w:szCs w:val="28"/>
        </w:rPr>
      </w:pPr>
      <w:r w:rsidRPr="003D46A9">
        <w:rPr>
          <w:sz w:val="28"/>
          <w:szCs w:val="28"/>
        </w:rPr>
        <w:t xml:space="preserve">My Childhood was very lovely my mother always had wanted my sister and I to go to college so my mother would read constantly usually my sister and I often fell asleep to the sound of her voice reading us to sleep. My Father had been an expert marksman when he was younger; he had a target from </w:t>
      </w:r>
      <w:proofErr w:type="spellStart"/>
      <w:r w:rsidRPr="003D46A9">
        <w:rPr>
          <w:sz w:val="28"/>
          <w:szCs w:val="28"/>
        </w:rPr>
        <w:t>on</w:t>
      </w:r>
      <w:proofErr w:type="spellEnd"/>
      <w:r w:rsidRPr="003D46A9">
        <w:rPr>
          <w:sz w:val="28"/>
          <w:szCs w:val="28"/>
        </w:rPr>
        <w:t xml:space="preserve"> of his competitions with holes piercing the bull’s eye. I had it framed and kept it near me all my life this </w:t>
      </w:r>
      <w:r w:rsidRPr="003D46A9">
        <w:rPr>
          <w:sz w:val="28"/>
          <w:szCs w:val="28"/>
        </w:rPr>
        <w:lastRenderedPageBreak/>
        <w:t xml:space="preserve">helped remind me during my career to reach for excellence.  During my Childhood I especially enjoyed going to forest park which was close to my house it had large hills and ponds. Best of all I loved going to the zoo in Forest Park I often had my sketchbook with me and I loved taking features off of one animal and putting them on another animal. For example, in my sketches tigers often had wings and giraffes appeared with elephant wings. </w:t>
      </w:r>
    </w:p>
    <w:p w:rsidR="00F146DA" w:rsidRPr="003D46A9" w:rsidRDefault="00F146DA" w:rsidP="00EF4AF7">
      <w:pPr>
        <w:rPr>
          <w:sz w:val="28"/>
          <w:szCs w:val="28"/>
        </w:rPr>
      </w:pPr>
    </w:p>
    <w:p w:rsidR="00383D5D" w:rsidRPr="003D46A9" w:rsidRDefault="00383D5D" w:rsidP="00244B6D">
      <w:pPr>
        <w:rPr>
          <w:b/>
          <w:bCs/>
          <w:sz w:val="28"/>
          <w:szCs w:val="28"/>
        </w:rPr>
      </w:pPr>
      <w:r w:rsidRPr="003D46A9">
        <w:rPr>
          <w:b/>
          <w:bCs/>
          <w:sz w:val="28"/>
          <w:szCs w:val="28"/>
        </w:rPr>
        <w:t>Q: Where else did you live during your lifetime? Please describe that.</w:t>
      </w:r>
    </w:p>
    <w:p w:rsidR="00383D5D" w:rsidRPr="003D46A9" w:rsidRDefault="00383D5D" w:rsidP="00244B6D">
      <w:pPr>
        <w:rPr>
          <w:b/>
          <w:bCs/>
          <w:sz w:val="28"/>
          <w:szCs w:val="28"/>
        </w:rPr>
      </w:pPr>
    </w:p>
    <w:p w:rsidR="00383D5D" w:rsidRPr="003D46A9" w:rsidRDefault="00383D5D" w:rsidP="00FC5859">
      <w:pPr>
        <w:rPr>
          <w:bCs/>
          <w:sz w:val="28"/>
          <w:szCs w:val="28"/>
        </w:rPr>
      </w:pPr>
      <w:r w:rsidRPr="003D46A9">
        <w:rPr>
          <w:bCs/>
          <w:sz w:val="28"/>
          <w:szCs w:val="28"/>
        </w:rPr>
        <w:t>A:  In my Childhood (since I was born to graduating High School) I have lived in Springfield but when I went to college I lived in Dartmouth which is still only 4 hours away from Springfield. After college I traveled around the world going to France, Germany, and Switzerland.  Right after Helen and I were married I knew I had to go back to college so I applied to Sorbonne University in Paris, France. I had also went to Corsica, Italy there he spent lots of hours roaming the streets of Italy and sketching animals particularly donkeys.</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Q: What can you tell us about your education? For example, where did you go to school? </w:t>
      </w:r>
      <w:proofErr w:type="gramStart"/>
      <w:r w:rsidRPr="003D46A9">
        <w:rPr>
          <w:b/>
          <w:bCs/>
          <w:sz w:val="28"/>
          <w:szCs w:val="28"/>
        </w:rPr>
        <w:t>High school?</w:t>
      </w:r>
      <w:proofErr w:type="gramEnd"/>
      <w:r w:rsidRPr="003D46A9">
        <w:rPr>
          <w:b/>
          <w:bCs/>
          <w:sz w:val="28"/>
          <w:szCs w:val="28"/>
        </w:rPr>
        <w:t xml:space="preserve">  Did you go to college?  Where? Describe that, please.</w:t>
      </w:r>
    </w:p>
    <w:p w:rsidR="00383D5D" w:rsidRPr="003D46A9" w:rsidRDefault="00383D5D" w:rsidP="00244B6D">
      <w:pPr>
        <w:rPr>
          <w:b/>
          <w:bCs/>
          <w:sz w:val="28"/>
          <w:szCs w:val="28"/>
        </w:rPr>
      </w:pPr>
    </w:p>
    <w:p w:rsidR="00383D5D" w:rsidRPr="003D46A9" w:rsidRDefault="00383D5D" w:rsidP="003B03A2">
      <w:pPr>
        <w:rPr>
          <w:bCs/>
          <w:sz w:val="28"/>
          <w:szCs w:val="28"/>
        </w:rPr>
      </w:pPr>
      <w:r w:rsidRPr="003D46A9">
        <w:rPr>
          <w:bCs/>
          <w:sz w:val="28"/>
          <w:szCs w:val="28"/>
        </w:rPr>
        <w:t xml:space="preserve">A:  My education in general had its up and downs in life. After I graduated from High School I still had some choices to make, for example, I had to choose what college I wanted to attend to in the fall. So in the end I ended up choosing Dartmouth College, in Hanover, New Hampshire. It was the same college Red Smith had graduated from who I greatly admired because of his spunk and excitement. But after only a couple of months into the school year I realized that this school just wasn’t for me the only thing that I enjoyed was working on the school newspaper called the </w:t>
      </w:r>
      <w:r w:rsidRPr="003D46A9">
        <w:rPr>
          <w:bCs/>
          <w:sz w:val="28"/>
          <w:szCs w:val="28"/>
          <w:u w:val="single"/>
        </w:rPr>
        <w:t xml:space="preserve">Jack-O-Lantern </w:t>
      </w:r>
      <w:r w:rsidRPr="003D46A9">
        <w:rPr>
          <w:bCs/>
          <w:sz w:val="28"/>
          <w:szCs w:val="28"/>
        </w:rPr>
        <w:t xml:space="preserve">I loved creating the cartoons for the magazine. After he graduated Dartmouth I left for a couple of months off then was right back to college except attending Lincoln College which was a part of Oxford University I had hopes of becoming a college professor. Even though I was attending a highly prestigious college none of the courses that he took in English literature was a great interest to him so after a little while after Helen and I had met I left and went to Europe to study history and maybe find something to do.  </w:t>
      </w:r>
    </w:p>
    <w:p w:rsidR="00383D5D" w:rsidRPr="003D46A9" w:rsidRDefault="00383D5D" w:rsidP="00FC5859">
      <w:pPr>
        <w:rPr>
          <w:b/>
          <w:bCs/>
          <w:sz w:val="28"/>
          <w:szCs w:val="28"/>
        </w:rPr>
      </w:pPr>
    </w:p>
    <w:p w:rsidR="00383D5D" w:rsidRPr="003D46A9" w:rsidRDefault="00383D5D" w:rsidP="00FC5859">
      <w:pPr>
        <w:rPr>
          <w:b/>
          <w:bCs/>
          <w:sz w:val="28"/>
          <w:szCs w:val="28"/>
        </w:rPr>
      </w:pPr>
    </w:p>
    <w:p w:rsidR="00383D5D" w:rsidRPr="003D46A9" w:rsidRDefault="00383D5D" w:rsidP="00244B6D">
      <w:pPr>
        <w:rPr>
          <w:b/>
          <w:bCs/>
          <w:i/>
          <w:iCs/>
          <w:sz w:val="28"/>
          <w:szCs w:val="28"/>
        </w:rPr>
      </w:pPr>
      <w:r w:rsidRPr="003D46A9">
        <w:rPr>
          <w:b/>
          <w:bCs/>
          <w:i/>
          <w:iCs/>
          <w:sz w:val="28"/>
          <w:szCs w:val="28"/>
        </w:rPr>
        <w:t>Follow-up question: ____________________________________________</w:t>
      </w:r>
    </w:p>
    <w:p w:rsidR="00383D5D" w:rsidRPr="003D46A9" w:rsidRDefault="00383D5D" w:rsidP="00244B6D">
      <w:pPr>
        <w:rPr>
          <w:b/>
          <w:bCs/>
          <w:i/>
          <w:iCs/>
          <w:sz w:val="28"/>
          <w:szCs w:val="28"/>
        </w:rPr>
      </w:pPr>
    </w:p>
    <w:p w:rsidR="00383D5D" w:rsidRPr="003D46A9" w:rsidRDefault="00383D5D" w:rsidP="00244B6D">
      <w:pPr>
        <w:rPr>
          <w:b/>
          <w:bCs/>
          <w:i/>
          <w:iCs/>
          <w:sz w:val="28"/>
          <w:szCs w:val="28"/>
        </w:rPr>
      </w:pPr>
      <w:r w:rsidRPr="003D46A9">
        <w:rPr>
          <w:b/>
          <w:bCs/>
          <w:i/>
          <w:i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lastRenderedPageBreak/>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Q: Please tell us something about yourself now, as an adult. Are you married? Do you have any children?</w:t>
      </w:r>
    </w:p>
    <w:p w:rsidR="00383D5D" w:rsidRPr="003D46A9" w:rsidRDefault="00383D5D" w:rsidP="00244B6D">
      <w:pPr>
        <w:rPr>
          <w:b/>
          <w:bCs/>
          <w:sz w:val="28"/>
          <w:szCs w:val="28"/>
        </w:rPr>
      </w:pPr>
    </w:p>
    <w:p w:rsidR="001C5BFC" w:rsidRPr="003D46A9" w:rsidRDefault="00383D5D" w:rsidP="003B03A2">
      <w:pPr>
        <w:rPr>
          <w:sz w:val="28"/>
          <w:szCs w:val="28"/>
        </w:rPr>
      </w:pPr>
      <w:r w:rsidRPr="003D46A9">
        <w:rPr>
          <w:sz w:val="28"/>
          <w:szCs w:val="28"/>
        </w:rPr>
        <w:t>A: Now as an adult I am a very famous children’s author</w:t>
      </w:r>
      <w:r w:rsidR="001C5BFC" w:rsidRPr="003D46A9">
        <w:rPr>
          <w:sz w:val="28"/>
          <w:szCs w:val="28"/>
        </w:rPr>
        <w:t xml:space="preserve">. For example, I have now </w:t>
      </w:r>
      <w:proofErr w:type="gramStart"/>
      <w:r w:rsidR="001C5BFC" w:rsidRPr="003D46A9">
        <w:rPr>
          <w:sz w:val="28"/>
          <w:szCs w:val="28"/>
        </w:rPr>
        <w:t>wrote</w:t>
      </w:r>
      <w:proofErr w:type="gramEnd"/>
      <w:r w:rsidR="001C5BFC" w:rsidRPr="003D46A9">
        <w:rPr>
          <w:sz w:val="28"/>
          <w:szCs w:val="28"/>
        </w:rPr>
        <w:t xml:space="preserve"> tons of children’s book like some you might be familiar with. The Lorax</w:t>
      </w:r>
      <w:r w:rsidR="009E7528" w:rsidRPr="003D46A9">
        <w:rPr>
          <w:sz w:val="28"/>
          <w:szCs w:val="28"/>
        </w:rPr>
        <w:t xml:space="preserve"> which was by far my favorite book to right because it was so easy and fun to right it also had a lesson in it which was to save our environment.</w:t>
      </w:r>
      <w:r w:rsidR="001C5BFC" w:rsidRPr="003D46A9">
        <w:rPr>
          <w:sz w:val="28"/>
          <w:szCs w:val="28"/>
        </w:rPr>
        <w:t xml:space="preserve"> </w:t>
      </w:r>
      <w:r w:rsidR="009E7528" w:rsidRPr="003D46A9">
        <w:rPr>
          <w:sz w:val="28"/>
          <w:szCs w:val="28"/>
        </w:rPr>
        <w:t xml:space="preserve">Horton hears </w:t>
      </w:r>
      <w:proofErr w:type="gramStart"/>
      <w:r w:rsidR="009E7528" w:rsidRPr="003D46A9">
        <w:rPr>
          <w:sz w:val="28"/>
          <w:szCs w:val="28"/>
        </w:rPr>
        <w:t xml:space="preserve">a </w:t>
      </w:r>
      <w:r w:rsidR="00E9677B" w:rsidRPr="003D46A9">
        <w:rPr>
          <w:sz w:val="28"/>
          <w:szCs w:val="28"/>
        </w:rPr>
        <w:t>who</w:t>
      </w:r>
      <w:proofErr w:type="gramEnd"/>
      <w:r w:rsidR="009E7528" w:rsidRPr="003D46A9">
        <w:rPr>
          <w:sz w:val="28"/>
          <w:szCs w:val="28"/>
        </w:rPr>
        <w:t xml:space="preserve"> was also one of be favorite books to write even though I was always aiming for perfection it was very hard to right. For example, I must of changes this sentence so many times. First it was “had plucked nineteen thousand four hundred and five.” then it was “had piled up twelve thousand nine hundred and five,” ”then lastly I wrote had picked, searched and piled up, nine thousand and five.” What</w:t>
      </w:r>
      <w:r w:rsidR="001C5BFC" w:rsidRPr="003D46A9">
        <w:rPr>
          <w:sz w:val="28"/>
          <w:szCs w:val="28"/>
        </w:rPr>
        <w:t xml:space="preserve"> I saw on Mulberry Street which is about a young guy named Marco who wants to have something interesting to tell is father about what he saw in Mulberry </w:t>
      </w:r>
      <w:r w:rsidR="00E9677B" w:rsidRPr="003D46A9">
        <w:rPr>
          <w:sz w:val="28"/>
          <w:szCs w:val="28"/>
        </w:rPr>
        <w:t>Street when walking home</w:t>
      </w:r>
      <w:r w:rsidR="001C5BFC" w:rsidRPr="003D46A9">
        <w:rPr>
          <w:sz w:val="28"/>
          <w:szCs w:val="28"/>
        </w:rPr>
        <w:t xml:space="preserve">. But he only saw a horse </w:t>
      </w:r>
      <w:r w:rsidR="00E9677B" w:rsidRPr="003D46A9">
        <w:rPr>
          <w:sz w:val="28"/>
          <w:szCs w:val="28"/>
        </w:rPr>
        <w:t>pulling a wagon</w:t>
      </w:r>
      <w:r w:rsidR="001C5BFC" w:rsidRPr="003D46A9">
        <w:rPr>
          <w:sz w:val="28"/>
          <w:szCs w:val="28"/>
        </w:rPr>
        <w:t xml:space="preserve"> but he changes it and says that he saw a zebra pulling the carriage not long after that the zebra changes to a reindeer which changes to a </w:t>
      </w:r>
      <w:r w:rsidR="00E9677B" w:rsidRPr="003D46A9">
        <w:rPr>
          <w:sz w:val="28"/>
          <w:szCs w:val="28"/>
        </w:rPr>
        <w:t xml:space="preserve">big </w:t>
      </w:r>
      <w:r w:rsidR="001C5BFC" w:rsidRPr="003D46A9">
        <w:rPr>
          <w:sz w:val="28"/>
          <w:szCs w:val="28"/>
        </w:rPr>
        <w:t xml:space="preserve">blue elephant. By the time Marco has returned home he has added a big brass band and an airplane dropping confetti bombs and a </w:t>
      </w:r>
      <w:r w:rsidR="009E7528" w:rsidRPr="003D46A9">
        <w:rPr>
          <w:sz w:val="28"/>
          <w:szCs w:val="28"/>
        </w:rPr>
        <w:t>magician pulling rabbits from</w:t>
      </w:r>
      <w:r w:rsidR="00E9677B" w:rsidRPr="003D46A9">
        <w:rPr>
          <w:sz w:val="28"/>
          <w:szCs w:val="28"/>
        </w:rPr>
        <w:t xml:space="preserve"> his hat. Yet when Marco sees his father he</w:t>
      </w:r>
      <w:r w:rsidR="009E7528" w:rsidRPr="003D46A9">
        <w:rPr>
          <w:sz w:val="28"/>
          <w:szCs w:val="28"/>
        </w:rPr>
        <w:t xml:space="preserve"> has a change of heart and only t</w:t>
      </w:r>
      <w:r w:rsidR="00E9677B" w:rsidRPr="003D46A9">
        <w:rPr>
          <w:sz w:val="28"/>
          <w:szCs w:val="28"/>
        </w:rPr>
        <w:t>ells</w:t>
      </w:r>
      <w:r w:rsidR="009E7528" w:rsidRPr="003D46A9">
        <w:rPr>
          <w:sz w:val="28"/>
          <w:szCs w:val="28"/>
        </w:rPr>
        <w:t xml:space="preserve"> his father that he saw a horse pulling a wagon on Mulberry Street.</w:t>
      </w:r>
      <w:r w:rsidR="001C5BFC" w:rsidRPr="003D46A9">
        <w:rPr>
          <w:sz w:val="28"/>
          <w:szCs w:val="28"/>
        </w:rPr>
        <w:t xml:space="preserve"> </w:t>
      </w:r>
      <w:r w:rsidR="00E9677B" w:rsidRPr="003D46A9">
        <w:rPr>
          <w:sz w:val="28"/>
          <w:szCs w:val="28"/>
        </w:rPr>
        <w:t xml:space="preserve"> I now am married</w:t>
      </w:r>
      <w:r w:rsidR="00F146DA" w:rsidRPr="003D46A9">
        <w:rPr>
          <w:sz w:val="28"/>
          <w:szCs w:val="28"/>
        </w:rPr>
        <w:t xml:space="preserve"> to Helen Palmer and we have</w:t>
      </w:r>
      <w:r w:rsidR="00E9677B" w:rsidRPr="003D46A9">
        <w:rPr>
          <w:sz w:val="28"/>
          <w:szCs w:val="28"/>
        </w:rPr>
        <w:t xml:space="preserve"> no children I never liked children and I think that they are very hard to understand. I only commu</w:t>
      </w:r>
      <w:r w:rsidR="00F146DA" w:rsidRPr="003D46A9">
        <w:rPr>
          <w:sz w:val="28"/>
          <w:szCs w:val="28"/>
        </w:rPr>
        <w:t>nicate with children in writing as</w:t>
      </w:r>
      <w:r w:rsidR="00834120">
        <w:rPr>
          <w:sz w:val="28"/>
          <w:szCs w:val="28"/>
        </w:rPr>
        <w:t xml:space="preserve"> proof, I write books for kids such as the book</w:t>
      </w:r>
      <w:r w:rsidR="00F146DA" w:rsidRPr="003D46A9">
        <w:rPr>
          <w:sz w:val="28"/>
          <w:szCs w:val="28"/>
        </w:rPr>
        <w:t xml:space="preserve"> The Cat in the Hat.</w:t>
      </w:r>
    </w:p>
    <w:p w:rsidR="001C5BFC" w:rsidRPr="003D46A9" w:rsidRDefault="001C5BFC" w:rsidP="003B03A2">
      <w:pPr>
        <w:rPr>
          <w:sz w:val="28"/>
          <w:szCs w:val="28"/>
        </w:rPr>
      </w:pPr>
    </w:p>
    <w:p w:rsidR="00383D5D" w:rsidRPr="003D46A9" w:rsidRDefault="00383D5D" w:rsidP="003B03A2">
      <w:pPr>
        <w:rPr>
          <w:b/>
          <w:bCs/>
          <w:sz w:val="28"/>
          <w:szCs w:val="28"/>
        </w:rPr>
      </w:pPr>
      <w:r w:rsidRPr="003D46A9">
        <w:rPr>
          <w:b/>
          <w:bCs/>
          <w:sz w:val="28"/>
          <w:szCs w:val="28"/>
        </w:rPr>
        <w:t>Q: Was there someone during your life that was especially influential upon you?  What I mean is, was there someone who had a good, or perhaps, a bad effect upon you? Please explain.</w:t>
      </w:r>
    </w:p>
    <w:p w:rsidR="00383D5D" w:rsidRPr="003D46A9" w:rsidRDefault="00383D5D" w:rsidP="00244B6D">
      <w:pPr>
        <w:rPr>
          <w:b/>
          <w:bCs/>
          <w:sz w:val="28"/>
          <w:szCs w:val="28"/>
        </w:rPr>
      </w:pPr>
    </w:p>
    <w:p w:rsidR="00F146DA" w:rsidRPr="003D46A9" w:rsidRDefault="00383D5D" w:rsidP="00F146DA">
      <w:pPr>
        <w:rPr>
          <w:sz w:val="28"/>
          <w:szCs w:val="28"/>
        </w:rPr>
      </w:pPr>
      <w:r w:rsidRPr="003D46A9">
        <w:rPr>
          <w:b/>
          <w:bCs/>
          <w:sz w:val="28"/>
          <w:szCs w:val="28"/>
        </w:rPr>
        <w:t xml:space="preserve">A: </w:t>
      </w:r>
      <w:r w:rsidR="00F146DA" w:rsidRPr="003D46A9">
        <w:rPr>
          <w:sz w:val="28"/>
          <w:szCs w:val="28"/>
        </w:rPr>
        <w:t xml:space="preserve">Mostly my entire childhood was quite pleasant except for this one incident that will haunt me forever in my lifetime. I was in a boy-scout troop when I was a kid and because it was 1918 and the </w:t>
      </w:r>
      <w:r w:rsidR="00834120" w:rsidRPr="003D46A9">
        <w:rPr>
          <w:sz w:val="28"/>
          <w:szCs w:val="28"/>
        </w:rPr>
        <w:t>united</w:t>
      </w:r>
      <w:r w:rsidR="00F146DA" w:rsidRPr="003D46A9">
        <w:rPr>
          <w:sz w:val="28"/>
          <w:szCs w:val="28"/>
        </w:rPr>
        <w:t xml:space="preserve"> States were fighting in World War I. The </w:t>
      </w:r>
      <w:r w:rsidR="00F146DA" w:rsidRPr="003D46A9">
        <w:rPr>
          <w:sz w:val="28"/>
          <w:szCs w:val="28"/>
        </w:rPr>
        <w:lastRenderedPageBreak/>
        <w:t>U.S was fighting Germany. In boy scouts we were having a fund-raiser to selling war-bonds, and we learned that my troop was one of the top ten sellers of war bonds we were to receive special medals from the former president Theodor Roosevelt but because I was standing at the end of the line president Roosevelt had run out of medals. So he had asked me very loudly what I was doing their so I was embarrassed and</w:t>
      </w:r>
      <w:r w:rsidR="007E10B9" w:rsidRPr="003D46A9">
        <w:rPr>
          <w:sz w:val="28"/>
          <w:szCs w:val="28"/>
        </w:rPr>
        <w:t xml:space="preserve"> humiliated so from that day on, and was </w:t>
      </w:r>
      <w:r w:rsidR="00F146DA" w:rsidRPr="003D46A9">
        <w:rPr>
          <w:sz w:val="28"/>
          <w:szCs w:val="28"/>
        </w:rPr>
        <w:t>always terrified to appear in public.</w:t>
      </w:r>
    </w:p>
    <w:p w:rsidR="00383D5D" w:rsidRPr="003D46A9" w:rsidRDefault="00F146DA" w:rsidP="00F146DA">
      <w:pPr>
        <w:rPr>
          <w:b/>
          <w:bCs/>
          <w:sz w:val="28"/>
          <w:szCs w:val="28"/>
        </w:rPr>
      </w:pPr>
      <w:r w:rsidRPr="003D46A9">
        <w:rPr>
          <w:b/>
          <w:bCs/>
          <w:sz w:val="28"/>
          <w:szCs w:val="28"/>
        </w:rPr>
        <w:t>-</w:t>
      </w:r>
    </w:p>
    <w:p w:rsidR="00383D5D" w:rsidRPr="003D46A9" w:rsidRDefault="00383D5D" w:rsidP="00834120">
      <w:pPr>
        <w:rPr>
          <w:b/>
          <w:bCs/>
          <w:i/>
          <w:iCs/>
          <w:sz w:val="28"/>
          <w:szCs w:val="28"/>
        </w:rPr>
      </w:pPr>
      <w:r w:rsidRPr="003D46A9">
        <w:rPr>
          <w:b/>
          <w:bCs/>
          <w:i/>
          <w:iCs/>
          <w:sz w:val="28"/>
          <w:szCs w:val="28"/>
        </w:rPr>
        <w:t xml:space="preserve">Follow-up question: </w:t>
      </w:r>
      <w:r w:rsidR="00834120" w:rsidRPr="00834120">
        <w:rPr>
          <w:b/>
          <w:bCs/>
          <w:iCs/>
          <w:sz w:val="28"/>
          <w:szCs w:val="28"/>
        </w:rPr>
        <w:t>How did this affect your life afterwards?</w:t>
      </w:r>
    </w:p>
    <w:p w:rsidR="00383D5D" w:rsidRPr="003D46A9" w:rsidRDefault="00383D5D" w:rsidP="00244B6D">
      <w:pPr>
        <w:rPr>
          <w:b/>
          <w:bCs/>
          <w:sz w:val="28"/>
          <w:szCs w:val="28"/>
        </w:rPr>
      </w:pPr>
    </w:p>
    <w:p w:rsidR="00383D5D" w:rsidRPr="00834120" w:rsidRDefault="00383D5D" w:rsidP="00834120">
      <w:pPr>
        <w:rPr>
          <w:bCs/>
          <w:sz w:val="28"/>
          <w:szCs w:val="28"/>
        </w:rPr>
      </w:pPr>
      <w:r w:rsidRPr="003D46A9">
        <w:rPr>
          <w:b/>
          <w:bCs/>
          <w:sz w:val="28"/>
          <w:szCs w:val="28"/>
        </w:rPr>
        <w:t xml:space="preserve">A: </w:t>
      </w:r>
      <w:r w:rsidR="00834120" w:rsidRPr="00834120">
        <w:rPr>
          <w:bCs/>
          <w:sz w:val="28"/>
          <w:szCs w:val="28"/>
        </w:rPr>
        <w:t>This painful incident affected me by never wanting to talk</w:t>
      </w:r>
      <w:r w:rsidR="00834120">
        <w:rPr>
          <w:bCs/>
          <w:sz w:val="28"/>
          <w:szCs w:val="28"/>
        </w:rPr>
        <w:t xml:space="preserve"> or make speeches to lots of people in public. T</w:t>
      </w:r>
      <w:r w:rsidR="00834120" w:rsidRPr="00834120">
        <w:rPr>
          <w:bCs/>
          <w:sz w:val="28"/>
          <w:szCs w:val="28"/>
        </w:rPr>
        <w:t xml:space="preserve">his </w:t>
      </w:r>
      <w:r w:rsidR="00834120">
        <w:rPr>
          <w:bCs/>
          <w:sz w:val="28"/>
          <w:szCs w:val="28"/>
        </w:rPr>
        <w:t>conflicted my life one day after</w:t>
      </w:r>
      <w:r w:rsidR="00834120" w:rsidRPr="00834120">
        <w:rPr>
          <w:bCs/>
          <w:sz w:val="28"/>
          <w:szCs w:val="28"/>
        </w:rPr>
        <w:t xml:space="preserve"> I was done with college and was </w:t>
      </w:r>
      <w:r w:rsidR="00834120">
        <w:rPr>
          <w:bCs/>
          <w:sz w:val="28"/>
          <w:szCs w:val="28"/>
        </w:rPr>
        <w:t xml:space="preserve">looking to get a steady income from a job. This included </w:t>
      </w:r>
      <w:r w:rsidR="00834120" w:rsidRPr="00834120">
        <w:rPr>
          <w:bCs/>
          <w:sz w:val="28"/>
          <w:szCs w:val="28"/>
        </w:rPr>
        <w:t>going to a</w:t>
      </w:r>
      <w:r w:rsidR="00834120">
        <w:rPr>
          <w:bCs/>
          <w:sz w:val="28"/>
          <w:szCs w:val="28"/>
        </w:rPr>
        <w:t xml:space="preserve">n </w:t>
      </w:r>
      <w:r w:rsidR="00834120" w:rsidRPr="00834120">
        <w:rPr>
          <w:bCs/>
          <w:sz w:val="28"/>
          <w:szCs w:val="28"/>
        </w:rPr>
        <w:t>interview and say</w:t>
      </w:r>
      <w:r w:rsidR="00834120">
        <w:rPr>
          <w:bCs/>
          <w:sz w:val="28"/>
          <w:szCs w:val="28"/>
        </w:rPr>
        <w:t xml:space="preserve">ing </w:t>
      </w:r>
      <w:r w:rsidR="00834120" w:rsidRPr="00834120">
        <w:rPr>
          <w:bCs/>
          <w:sz w:val="28"/>
          <w:szCs w:val="28"/>
        </w:rPr>
        <w:t>a speech to everyone in the crowd about what I could do to help this company and why I should be hired. This interview didn’t go so well considering that I didn’t even go</w:t>
      </w:r>
      <w:r w:rsidR="00834120">
        <w:rPr>
          <w:bCs/>
          <w:sz w:val="28"/>
          <w:szCs w:val="28"/>
        </w:rPr>
        <w:t>;</w:t>
      </w:r>
      <w:r w:rsidR="00834120" w:rsidRPr="00834120">
        <w:rPr>
          <w:bCs/>
          <w:sz w:val="28"/>
          <w:szCs w:val="28"/>
        </w:rPr>
        <w:t xml:space="preserve"> instead I went to a nearby book store and browsed</w:t>
      </w:r>
      <w:r w:rsidR="00834120">
        <w:rPr>
          <w:bCs/>
          <w:sz w:val="28"/>
          <w:szCs w:val="28"/>
        </w:rPr>
        <w:t xml:space="preserve"> for books</w:t>
      </w:r>
      <w:r w:rsidR="00834120" w:rsidRPr="00834120">
        <w:rPr>
          <w:bCs/>
          <w:sz w:val="28"/>
          <w:szCs w:val="28"/>
        </w:rPr>
        <w:t>.</w:t>
      </w:r>
    </w:p>
    <w:p w:rsidR="00383D5D" w:rsidRPr="003D46A9" w:rsidRDefault="00383D5D" w:rsidP="00244B6D">
      <w:pPr>
        <w:rPr>
          <w:b/>
          <w:bCs/>
          <w:i/>
          <w:iCs/>
          <w:sz w:val="28"/>
          <w:szCs w:val="28"/>
        </w:rPr>
      </w:pPr>
    </w:p>
    <w:p w:rsidR="00383D5D" w:rsidRPr="003D46A9" w:rsidRDefault="00383D5D" w:rsidP="00244B6D">
      <w:pPr>
        <w:rPr>
          <w:b/>
          <w:bCs/>
          <w:sz w:val="28"/>
          <w:szCs w:val="28"/>
        </w:rPr>
      </w:pPr>
      <w:r w:rsidRPr="003D46A9">
        <w:rPr>
          <w:b/>
          <w:bCs/>
          <w:sz w:val="28"/>
          <w:szCs w:val="28"/>
        </w:rPr>
        <w:t>Q: What are the chief accomplishments of your life? Of what accomplishments are you most proud?</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i/>
          <w:iCs/>
          <w:sz w:val="28"/>
          <w:szCs w:val="28"/>
        </w:rPr>
      </w:pPr>
      <w:r w:rsidRPr="003D46A9">
        <w:rPr>
          <w:b/>
          <w:bCs/>
          <w:i/>
          <w:iCs/>
          <w:sz w:val="28"/>
          <w:szCs w:val="28"/>
        </w:rPr>
        <w:t>Follow-up question: ____________________________________________</w:t>
      </w:r>
    </w:p>
    <w:p w:rsidR="00383D5D" w:rsidRPr="003D46A9" w:rsidRDefault="00383D5D" w:rsidP="00244B6D">
      <w:pPr>
        <w:rPr>
          <w:b/>
          <w:bCs/>
          <w:i/>
          <w:iCs/>
          <w:sz w:val="28"/>
          <w:szCs w:val="28"/>
        </w:rPr>
      </w:pPr>
    </w:p>
    <w:p w:rsidR="00383D5D" w:rsidRPr="003D46A9" w:rsidRDefault="00383D5D" w:rsidP="00244B6D">
      <w:pPr>
        <w:rPr>
          <w:b/>
          <w:bCs/>
          <w:i/>
          <w:iCs/>
          <w:sz w:val="28"/>
          <w:szCs w:val="28"/>
        </w:rPr>
      </w:pPr>
      <w:r w:rsidRPr="003D46A9">
        <w:rPr>
          <w:b/>
          <w:bCs/>
          <w:i/>
          <w:i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Q: If you could live your life over again, what action that you took during your life would you change? Or, would you change nothing? Either way, please explain your answer. </w:t>
      </w:r>
    </w:p>
    <w:p w:rsidR="00383D5D" w:rsidRPr="003D46A9" w:rsidRDefault="00383D5D" w:rsidP="00244B6D">
      <w:pPr>
        <w:rPr>
          <w:b/>
          <w:bCs/>
          <w:sz w:val="28"/>
          <w:szCs w:val="28"/>
        </w:rPr>
      </w:pPr>
    </w:p>
    <w:p w:rsidR="00383D5D" w:rsidRPr="003D46A9" w:rsidRDefault="00383D5D" w:rsidP="003D46A9">
      <w:pPr>
        <w:rPr>
          <w:bCs/>
          <w:sz w:val="28"/>
          <w:szCs w:val="28"/>
        </w:rPr>
      </w:pPr>
      <w:r w:rsidRPr="003D46A9">
        <w:rPr>
          <w:bCs/>
          <w:sz w:val="28"/>
          <w:szCs w:val="28"/>
        </w:rPr>
        <w:t xml:space="preserve">A: </w:t>
      </w:r>
      <w:r w:rsidR="003D46A9" w:rsidRPr="003D46A9">
        <w:rPr>
          <w:bCs/>
          <w:sz w:val="28"/>
          <w:szCs w:val="28"/>
        </w:rPr>
        <w:t xml:space="preserve"> If I </w:t>
      </w:r>
      <w:r w:rsidR="003D46A9">
        <w:rPr>
          <w:bCs/>
          <w:sz w:val="28"/>
          <w:szCs w:val="28"/>
        </w:rPr>
        <w:t>could live my life over again I would change what happened to my mother</w:t>
      </w:r>
      <w:r w:rsidR="00B553CB">
        <w:rPr>
          <w:bCs/>
          <w:sz w:val="28"/>
          <w:szCs w:val="28"/>
        </w:rPr>
        <w:t xml:space="preserve">. I </w:t>
      </w:r>
      <w:r w:rsidR="00D059A0">
        <w:rPr>
          <w:bCs/>
          <w:sz w:val="28"/>
          <w:szCs w:val="28"/>
        </w:rPr>
        <w:t xml:space="preserve">would change how my mother died, </w:t>
      </w:r>
      <w:r w:rsidR="00B553CB">
        <w:rPr>
          <w:bCs/>
          <w:sz w:val="28"/>
          <w:szCs w:val="28"/>
        </w:rPr>
        <w:t xml:space="preserve">by trying to do more to help her and spending more time with her in her final days. My mother was very ill and </w:t>
      </w:r>
      <w:r w:rsidR="00D059A0">
        <w:rPr>
          <w:bCs/>
          <w:sz w:val="28"/>
          <w:szCs w:val="28"/>
        </w:rPr>
        <w:t>often had very big headaches I thought it was just a phase of old age so I didn’t worry and by the time I took her to the hospital it was too late and my mother</w:t>
      </w:r>
      <w:r w:rsidR="00D059A0" w:rsidRPr="00D059A0">
        <w:rPr>
          <w:sz w:val="28"/>
          <w:szCs w:val="28"/>
        </w:rPr>
        <w:t xml:space="preserve"> </w:t>
      </w:r>
      <w:r w:rsidR="00D059A0" w:rsidRPr="003D46A9">
        <w:rPr>
          <w:sz w:val="28"/>
          <w:szCs w:val="28"/>
        </w:rPr>
        <w:t>Henrietta</w:t>
      </w:r>
      <w:r w:rsidR="00D059A0">
        <w:rPr>
          <w:sz w:val="28"/>
          <w:szCs w:val="28"/>
        </w:rPr>
        <w:t xml:space="preserve"> Geisel later in the week died because of a brain tumor. If I could just go back in time I would have spent more time with her because I didn’t realized how much she meant to me until she was gone.</w:t>
      </w:r>
    </w:p>
    <w:p w:rsidR="003D46A9" w:rsidRPr="003D46A9" w:rsidRDefault="003D46A9" w:rsidP="003D46A9">
      <w:pPr>
        <w:rPr>
          <w:b/>
          <w:bCs/>
          <w:sz w:val="28"/>
          <w:szCs w:val="28"/>
        </w:rPr>
      </w:pPr>
    </w:p>
    <w:p w:rsidR="00383D5D" w:rsidRPr="003D46A9" w:rsidRDefault="00383D5D" w:rsidP="00244B6D">
      <w:pPr>
        <w:rPr>
          <w:b/>
          <w:bCs/>
          <w:sz w:val="28"/>
          <w:szCs w:val="28"/>
        </w:rPr>
      </w:pPr>
    </w:p>
    <w:p w:rsidR="00383D5D" w:rsidRPr="003D46A9" w:rsidRDefault="00383D5D" w:rsidP="00244B6D">
      <w:pPr>
        <w:rPr>
          <w:b/>
          <w:bCs/>
          <w:i/>
          <w:iCs/>
          <w:sz w:val="28"/>
          <w:szCs w:val="28"/>
        </w:rPr>
      </w:pPr>
      <w:r w:rsidRPr="003D46A9">
        <w:rPr>
          <w:b/>
          <w:bCs/>
          <w:i/>
          <w:iCs/>
          <w:sz w:val="28"/>
          <w:szCs w:val="28"/>
        </w:rPr>
        <w:t>Follow-up question: ____________________________________________</w:t>
      </w:r>
    </w:p>
    <w:p w:rsidR="00383D5D" w:rsidRPr="003D46A9" w:rsidRDefault="00383D5D" w:rsidP="00244B6D">
      <w:pPr>
        <w:rPr>
          <w:b/>
          <w:bCs/>
          <w:i/>
          <w:iCs/>
          <w:sz w:val="28"/>
          <w:szCs w:val="28"/>
        </w:rPr>
      </w:pPr>
    </w:p>
    <w:p w:rsidR="00383D5D" w:rsidRPr="003D46A9" w:rsidRDefault="00383D5D" w:rsidP="00244B6D">
      <w:pPr>
        <w:rPr>
          <w:b/>
          <w:bCs/>
          <w:i/>
          <w:iCs/>
          <w:sz w:val="28"/>
          <w:szCs w:val="28"/>
        </w:rPr>
      </w:pPr>
      <w:r w:rsidRPr="003D46A9">
        <w:rPr>
          <w:b/>
          <w:bCs/>
          <w:i/>
          <w:i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Q: I know this is a hard question, but how is the world today different because of your life or achievements?</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Cs/>
          <w:sz w:val="28"/>
          <w:szCs w:val="28"/>
        </w:rPr>
        <w:t xml:space="preserve">A: </w:t>
      </w:r>
      <w:r w:rsidR="007E10B9" w:rsidRPr="003D46A9">
        <w:rPr>
          <w:bCs/>
          <w:sz w:val="28"/>
          <w:szCs w:val="28"/>
        </w:rPr>
        <w:t xml:space="preserve"> Today would be a very different day if my life achievements were not made. This is true because before I was a writer and at the beginning of my career most publishing centers did not was to take the risk of publishing a book that was so different from all of the other books in libraries and bookstores. My books were a very unique combination of </w:t>
      </w:r>
      <w:r w:rsidR="003D46A9" w:rsidRPr="003D46A9">
        <w:rPr>
          <w:bCs/>
          <w:sz w:val="28"/>
          <w:szCs w:val="28"/>
        </w:rPr>
        <w:t xml:space="preserve">fantasy and rhyme everyone else wanted or was used to having children books that had a good moral or meaning or lesson to it. That was the total opposite of my books that I wanted to publish, my books were fun children stories. As you can see if I hadn’t published books that were fun for children to read the world would be such a different place to live in. </w:t>
      </w:r>
    </w:p>
    <w:p w:rsidR="00383D5D" w:rsidRPr="003D46A9" w:rsidRDefault="00383D5D" w:rsidP="00244B6D">
      <w:pPr>
        <w:rPr>
          <w:b/>
          <w:bCs/>
          <w:sz w:val="28"/>
          <w:szCs w:val="28"/>
        </w:rPr>
      </w:pPr>
    </w:p>
    <w:p w:rsidR="00383D5D" w:rsidRPr="003D46A9" w:rsidRDefault="00383D5D" w:rsidP="00244B6D">
      <w:pPr>
        <w:rPr>
          <w:b/>
          <w:bCs/>
          <w:i/>
          <w:iCs/>
          <w:sz w:val="28"/>
          <w:szCs w:val="28"/>
        </w:rPr>
      </w:pPr>
      <w:r w:rsidRPr="003D46A9">
        <w:rPr>
          <w:b/>
          <w:bCs/>
          <w:i/>
          <w:iCs/>
          <w:sz w:val="28"/>
          <w:szCs w:val="28"/>
        </w:rPr>
        <w:t>Follow-up question: ____________________________________________</w:t>
      </w:r>
    </w:p>
    <w:p w:rsidR="00383D5D" w:rsidRPr="003D46A9" w:rsidRDefault="00383D5D" w:rsidP="00244B6D">
      <w:pPr>
        <w:rPr>
          <w:b/>
          <w:bCs/>
          <w:i/>
          <w:iCs/>
          <w:sz w:val="28"/>
          <w:szCs w:val="28"/>
        </w:rPr>
      </w:pPr>
    </w:p>
    <w:p w:rsidR="00383D5D" w:rsidRPr="003D46A9" w:rsidRDefault="00383D5D" w:rsidP="00244B6D">
      <w:pPr>
        <w:rPr>
          <w:b/>
          <w:bCs/>
          <w:i/>
          <w:iCs/>
          <w:sz w:val="28"/>
          <w:szCs w:val="28"/>
        </w:rPr>
      </w:pPr>
      <w:r w:rsidRPr="003D46A9">
        <w:rPr>
          <w:b/>
          <w:bCs/>
          <w:i/>
          <w:i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pStyle w:val="Heading2"/>
        <w:rPr>
          <w:szCs w:val="28"/>
        </w:rPr>
      </w:pPr>
      <w:r w:rsidRPr="003D46A9">
        <w:rPr>
          <w:b w:val="0"/>
          <w:bCs w:val="0"/>
          <w:szCs w:val="28"/>
        </w:rPr>
        <w:t xml:space="preserve">Q: </w:t>
      </w:r>
      <w:r w:rsidRPr="003D46A9">
        <w:rPr>
          <w:szCs w:val="28"/>
        </w:rPr>
        <w:t>Do you feel that your life was, or has been, a success or a failure? Why?</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i/>
          <w:iCs/>
          <w:sz w:val="28"/>
          <w:szCs w:val="28"/>
        </w:rPr>
      </w:pPr>
      <w:r w:rsidRPr="003D46A9">
        <w:rPr>
          <w:b/>
          <w:bCs/>
          <w:i/>
          <w:iCs/>
          <w:sz w:val="28"/>
          <w:szCs w:val="28"/>
        </w:rPr>
        <w:t>Follow-up question: ____________________________________________</w:t>
      </w:r>
    </w:p>
    <w:p w:rsidR="00383D5D" w:rsidRPr="003D46A9" w:rsidRDefault="00383D5D" w:rsidP="00244B6D">
      <w:pPr>
        <w:rPr>
          <w:b/>
          <w:bCs/>
          <w:i/>
          <w:iCs/>
          <w:sz w:val="28"/>
          <w:szCs w:val="28"/>
        </w:rPr>
      </w:pPr>
    </w:p>
    <w:p w:rsidR="00383D5D" w:rsidRPr="003D46A9" w:rsidRDefault="00383D5D" w:rsidP="00244B6D">
      <w:pPr>
        <w:rPr>
          <w:b/>
          <w:bCs/>
          <w:i/>
          <w:iCs/>
          <w:sz w:val="28"/>
          <w:szCs w:val="28"/>
        </w:rPr>
      </w:pPr>
      <w:r w:rsidRPr="003D46A9">
        <w:rPr>
          <w:b/>
          <w:bCs/>
          <w:i/>
          <w:i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r w:rsidRPr="003D46A9">
        <w:rPr>
          <w:b/>
          <w:bCs/>
          <w:sz w:val="28"/>
          <w:szCs w:val="28"/>
        </w:rPr>
        <w:t xml:space="preserve">Q: I wonder if you can give advice to our listeners.  Do you have any wise guidance or sage advice on life or living or the world? </w:t>
      </w:r>
    </w:p>
    <w:p w:rsidR="00383D5D" w:rsidRPr="003D46A9" w:rsidRDefault="00383D5D" w:rsidP="00244B6D">
      <w:pPr>
        <w:rPr>
          <w:b/>
          <w:bCs/>
          <w:sz w:val="28"/>
          <w:szCs w:val="28"/>
        </w:rPr>
      </w:pPr>
    </w:p>
    <w:p w:rsidR="00D059A0" w:rsidRPr="003D46A9" w:rsidRDefault="00383D5D" w:rsidP="00D059A0">
      <w:pPr>
        <w:rPr>
          <w:b/>
          <w:bCs/>
          <w:i/>
          <w:iCs/>
          <w:sz w:val="28"/>
          <w:szCs w:val="28"/>
        </w:rPr>
      </w:pPr>
      <w:r w:rsidRPr="003D46A9">
        <w:rPr>
          <w:b/>
          <w:bCs/>
          <w:sz w:val="28"/>
          <w:szCs w:val="28"/>
        </w:rPr>
        <w:t xml:space="preserve">A: </w:t>
      </w:r>
      <w:r w:rsidR="00D059A0">
        <w:rPr>
          <w:b/>
          <w:bCs/>
          <w:sz w:val="28"/>
          <w:szCs w:val="28"/>
        </w:rPr>
        <w:t>Yes, I would just like to say that when you grow up some people will tell you that some things in life are impossible and that it’s not worth getting your hopes up high if they aren’t going to come true. Take me for an example</w:t>
      </w:r>
      <w:proofErr w:type="gramStart"/>
      <w:r w:rsidR="00D059A0">
        <w:rPr>
          <w:b/>
          <w:bCs/>
          <w:sz w:val="28"/>
          <w:szCs w:val="28"/>
        </w:rPr>
        <w:t xml:space="preserve">,  </w:t>
      </w:r>
      <w:r w:rsidR="00D059A0">
        <w:rPr>
          <w:b/>
          <w:bCs/>
          <w:sz w:val="28"/>
          <w:szCs w:val="28"/>
        </w:rPr>
        <w:lastRenderedPageBreak/>
        <w:t>when</w:t>
      </w:r>
      <w:proofErr w:type="gramEnd"/>
      <w:r w:rsidR="00D059A0">
        <w:rPr>
          <w:b/>
          <w:bCs/>
          <w:sz w:val="28"/>
          <w:szCs w:val="28"/>
        </w:rPr>
        <w:t xml:space="preserve"> I took my first art-class</w:t>
      </w:r>
      <w:r w:rsidR="00CF6966">
        <w:rPr>
          <w:b/>
          <w:bCs/>
          <w:sz w:val="28"/>
          <w:szCs w:val="28"/>
        </w:rPr>
        <w:t xml:space="preserve"> the art teacher said that I had no artistic talent because in the middle of me painting my work</w:t>
      </w:r>
      <w:bookmarkStart w:id="0" w:name="_GoBack"/>
      <w:bookmarkEnd w:id="0"/>
    </w:p>
    <w:p w:rsidR="00383D5D" w:rsidRPr="003D46A9" w:rsidRDefault="00383D5D" w:rsidP="00244B6D">
      <w:pPr>
        <w:rPr>
          <w:b/>
          <w:bCs/>
          <w:i/>
          <w:iCs/>
          <w:sz w:val="28"/>
          <w:szCs w:val="28"/>
        </w:rPr>
      </w:pPr>
      <w:r w:rsidRPr="003D46A9">
        <w:rPr>
          <w:b/>
          <w:bCs/>
          <w:i/>
          <w:iCs/>
          <w:sz w:val="28"/>
          <w:szCs w:val="28"/>
        </w:rPr>
        <w:t>Follow-up question: ____________________________________________</w:t>
      </w:r>
    </w:p>
    <w:p w:rsidR="00383D5D" w:rsidRPr="003D46A9" w:rsidRDefault="00383D5D" w:rsidP="00244B6D">
      <w:pPr>
        <w:rPr>
          <w:b/>
          <w:bCs/>
          <w:i/>
          <w:iCs/>
          <w:sz w:val="28"/>
          <w:szCs w:val="28"/>
        </w:rPr>
      </w:pPr>
    </w:p>
    <w:p w:rsidR="00383D5D" w:rsidRPr="003D46A9" w:rsidRDefault="00383D5D" w:rsidP="00244B6D">
      <w:pPr>
        <w:rPr>
          <w:b/>
          <w:bCs/>
          <w:i/>
          <w:iCs/>
          <w:sz w:val="28"/>
          <w:szCs w:val="28"/>
        </w:rPr>
      </w:pPr>
      <w:r w:rsidRPr="003D46A9">
        <w:rPr>
          <w:b/>
          <w:bCs/>
          <w:i/>
          <w:i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A: 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_____________________________________________________________</w:t>
      </w:r>
    </w:p>
    <w:p w:rsidR="00383D5D" w:rsidRPr="003D46A9" w:rsidRDefault="00383D5D" w:rsidP="00244B6D">
      <w:pPr>
        <w:rPr>
          <w:b/>
          <w:bCs/>
          <w:sz w:val="28"/>
          <w:szCs w:val="28"/>
        </w:rPr>
      </w:pPr>
    </w:p>
    <w:p w:rsidR="00383D5D" w:rsidRPr="003D46A9" w:rsidRDefault="00383D5D" w:rsidP="00244B6D">
      <w:pPr>
        <w:rPr>
          <w:b/>
          <w:bCs/>
          <w:sz w:val="28"/>
          <w:szCs w:val="28"/>
        </w:rPr>
      </w:pPr>
      <w:r w:rsidRPr="003D46A9">
        <w:rPr>
          <w:b/>
          <w:bCs/>
          <w:sz w:val="28"/>
          <w:szCs w:val="28"/>
        </w:rPr>
        <w:t xml:space="preserve">_____________________________________________________________ </w:t>
      </w:r>
    </w:p>
    <w:p w:rsidR="00383D5D" w:rsidRPr="003D46A9" w:rsidRDefault="00383D5D" w:rsidP="00244B6D">
      <w:pPr>
        <w:rPr>
          <w:b/>
          <w:bCs/>
          <w:sz w:val="28"/>
          <w:szCs w:val="28"/>
        </w:rPr>
      </w:pPr>
    </w:p>
    <w:p w:rsidR="00383D5D" w:rsidRPr="003D46A9" w:rsidRDefault="00383D5D" w:rsidP="00244B6D">
      <w:pPr>
        <w:rPr>
          <w:b/>
          <w:bCs/>
          <w:sz w:val="28"/>
          <w:szCs w:val="28"/>
        </w:rPr>
      </w:pPr>
    </w:p>
    <w:p w:rsidR="00383D5D" w:rsidRDefault="00383D5D">
      <w:pPr>
        <w:rPr>
          <w:sz w:val="28"/>
          <w:szCs w:val="28"/>
        </w:rPr>
      </w:pPr>
      <w:r w:rsidRPr="003D46A9">
        <w:rPr>
          <w:sz w:val="28"/>
          <w:szCs w:val="28"/>
        </w:rPr>
        <w:t>Thank you very much for your time.</w:t>
      </w:r>
    </w:p>
    <w:p w:rsidR="00CF6966" w:rsidRDefault="00CF6966">
      <w:pPr>
        <w:rPr>
          <w:sz w:val="28"/>
          <w:szCs w:val="28"/>
        </w:rPr>
      </w:pPr>
    </w:p>
    <w:p w:rsidR="00CF6966" w:rsidRDefault="00CF6966" w:rsidP="00CF6966">
      <w:pPr>
        <w:rPr>
          <w:b/>
          <w:bCs/>
          <w:sz w:val="28"/>
          <w:szCs w:val="28"/>
        </w:rPr>
      </w:pPr>
      <w:proofErr w:type="gramStart"/>
      <w:r>
        <w:rPr>
          <w:b/>
          <w:bCs/>
          <w:sz w:val="28"/>
          <w:szCs w:val="28"/>
        </w:rPr>
        <w:t>everything</w:t>
      </w:r>
      <w:proofErr w:type="gramEnd"/>
      <w:r>
        <w:rPr>
          <w:b/>
          <w:bCs/>
          <w:sz w:val="28"/>
          <w:szCs w:val="28"/>
        </w:rPr>
        <w:t xml:space="preserve"> changed I felt like a different person, I felt free and I enjoyed life more. I used every second of the day wisely not wasting one. After my first art class I found where I belonged. I started to see the world in a different way and that will always make me feel good.</w:t>
      </w:r>
    </w:p>
    <w:p w:rsidR="00CF6966" w:rsidRPr="003D46A9" w:rsidRDefault="00CF6966" w:rsidP="00CF6966">
      <w:pPr>
        <w:rPr>
          <w:b/>
          <w:bCs/>
          <w:i/>
          <w:iCs/>
          <w:sz w:val="28"/>
          <w:szCs w:val="28"/>
        </w:rPr>
      </w:pPr>
    </w:p>
    <w:p w:rsidR="00CF6966" w:rsidRPr="003D46A9" w:rsidRDefault="00CF6966">
      <w:pPr>
        <w:rPr>
          <w:sz w:val="28"/>
          <w:szCs w:val="28"/>
        </w:rPr>
      </w:pPr>
    </w:p>
    <w:sectPr w:rsidR="00CF6966" w:rsidRPr="003D46A9" w:rsidSect="00F77D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BA63CA"/>
    <w:multiLevelType w:val="hybridMultilevel"/>
    <w:tmpl w:val="27EC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B6D"/>
    <w:rsid w:val="00024E61"/>
    <w:rsid w:val="001C286C"/>
    <w:rsid w:val="001C5BFC"/>
    <w:rsid w:val="00244B6D"/>
    <w:rsid w:val="002B1BCF"/>
    <w:rsid w:val="00383D5D"/>
    <w:rsid w:val="003B03A2"/>
    <w:rsid w:val="003D46A9"/>
    <w:rsid w:val="004906CC"/>
    <w:rsid w:val="00564FCE"/>
    <w:rsid w:val="0057475C"/>
    <w:rsid w:val="007E10B9"/>
    <w:rsid w:val="00831783"/>
    <w:rsid w:val="008333C2"/>
    <w:rsid w:val="00834120"/>
    <w:rsid w:val="00950E13"/>
    <w:rsid w:val="009A3CEF"/>
    <w:rsid w:val="009C11CB"/>
    <w:rsid w:val="009E7528"/>
    <w:rsid w:val="00AC4ADD"/>
    <w:rsid w:val="00B553CB"/>
    <w:rsid w:val="00B70FCE"/>
    <w:rsid w:val="00B76AE0"/>
    <w:rsid w:val="00CD220D"/>
    <w:rsid w:val="00CF6966"/>
    <w:rsid w:val="00D059A0"/>
    <w:rsid w:val="00D84785"/>
    <w:rsid w:val="00DA0CF3"/>
    <w:rsid w:val="00E02C83"/>
    <w:rsid w:val="00E9677B"/>
    <w:rsid w:val="00EF41EA"/>
    <w:rsid w:val="00EF4AF7"/>
    <w:rsid w:val="00F146DA"/>
    <w:rsid w:val="00F77DE6"/>
    <w:rsid w:val="00FC5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6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4B6D"/>
    <w:pPr>
      <w:keepNext/>
      <w:outlineLvl w:val="0"/>
    </w:pPr>
    <w:rPr>
      <w:sz w:val="28"/>
    </w:rPr>
  </w:style>
  <w:style w:type="paragraph" w:styleId="Heading2">
    <w:name w:val="heading 2"/>
    <w:basedOn w:val="Normal"/>
    <w:next w:val="Normal"/>
    <w:link w:val="Heading2Char"/>
    <w:uiPriority w:val="99"/>
    <w:qFormat/>
    <w:rsid w:val="00244B6D"/>
    <w:pPr>
      <w:keepNext/>
      <w:outlineLvl w:val="1"/>
    </w:pPr>
    <w:rPr>
      <w:b/>
      <w:bCs/>
      <w:sz w:val="28"/>
    </w:rPr>
  </w:style>
  <w:style w:type="paragraph" w:styleId="Heading3">
    <w:name w:val="heading 3"/>
    <w:basedOn w:val="Normal"/>
    <w:next w:val="Normal"/>
    <w:link w:val="Heading3Char"/>
    <w:uiPriority w:val="99"/>
    <w:qFormat/>
    <w:rsid w:val="00244B6D"/>
    <w:pPr>
      <w:keepNext/>
      <w:outlineLvl w:val="2"/>
    </w:pPr>
    <w:rPr>
      <w:i/>
      <w:iCs/>
      <w:sz w:val="28"/>
    </w:rPr>
  </w:style>
  <w:style w:type="paragraph" w:styleId="Heading4">
    <w:name w:val="heading 4"/>
    <w:basedOn w:val="Normal"/>
    <w:next w:val="Normal"/>
    <w:link w:val="Heading4Char"/>
    <w:uiPriority w:val="99"/>
    <w:qFormat/>
    <w:rsid w:val="00244B6D"/>
    <w:pPr>
      <w:keepNext/>
      <w:jc w:val="center"/>
      <w:outlineLvl w:val="3"/>
    </w:pPr>
    <w:rPr>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44B6D"/>
    <w:rPr>
      <w:rFonts w:ascii="Times New Roman" w:hAnsi="Times New Roman" w:cs="Times New Roman"/>
      <w:sz w:val="24"/>
      <w:szCs w:val="24"/>
    </w:rPr>
  </w:style>
  <w:style w:type="character" w:customStyle="1" w:styleId="Heading2Char">
    <w:name w:val="Heading 2 Char"/>
    <w:basedOn w:val="DefaultParagraphFont"/>
    <w:link w:val="Heading2"/>
    <w:uiPriority w:val="99"/>
    <w:semiHidden/>
    <w:rsid w:val="00244B6D"/>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rsid w:val="00244B6D"/>
    <w:rPr>
      <w:rFonts w:ascii="Times New Roman" w:hAnsi="Times New Roman" w:cs="Times New Roman"/>
      <w:i/>
      <w:iCs/>
      <w:sz w:val="24"/>
      <w:szCs w:val="24"/>
    </w:rPr>
  </w:style>
  <w:style w:type="character" w:customStyle="1" w:styleId="Heading4Char">
    <w:name w:val="Heading 4 Char"/>
    <w:basedOn w:val="DefaultParagraphFont"/>
    <w:link w:val="Heading4"/>
    <w:uiPriority w:val="99"/>
    <w:semiHidden/>
    <w:rsid w:val="00244B6D"/>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9792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347A22E2.dotm</Template>
  <TotalTime>68</TotalTime>
  <Pages>9</Pages>
  <Words>2365</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Student Name: Sarah MacDonald</vt:lpstr>
    </vt:vector>
  </TitlesOfParts>
  <Company>Lakeland Schools</Company>
  <LinksUpToDate>false</LinksUpToDate>
  <CharactersWithSpaces>15817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Name: Sarah MacDonald</dc:title>
  <dc:subject/>
  <dc:creator>SMACDONALD</dc:creator>
  <cp:keywords/>
  <dc:description/>
  <cp:lastModifiedBy>Lakeland CSD</cp:lastModifiedBy>
  <cp:revision>4</cp:revision>
  <dcterms:created xsi:type="dcterms:W3CDTF">2012-05-08T14:35:00Z</dcterms:created>
  <dcterms:modified xsi:type="dcterms:W3CDTF">2012-05-09T16:41:00Z</dcterms:modified>
</cp:coreProperties>
</file>